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E74518" w:rsidRPr="00A1445A" w14:paraId="75BB1BD3" w14:textId="77777777" w:rsidTr="00034400">
        <w:tc>
          <w:tcPr>
            <w:tcW w:w="4039" w:type="dxa"/>
            <w:tcBorders>
              <w:bottom w:val="single" w:sz="4" w:space="0" w:color="auto"/>
            </w:tcBorders>
            <w:shd w:val="clear" w:color="auto" w:fill="auto"/>
          </w:tcPr>
          <w:p w14:paraId="36BB23E0" w14:textId="77777777" w:rsidR="00E74518" w:rsidRPr="00A04B00" w:rsidRDefault="00E74518" w:rsidP="00034400">
            <w:pPr>
              <w:ind w:right="6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4B00">
              <w:rPr>
                <w:rFonts w:ascii="Arial" w:hAnsi="Arial" w:cs="Arial"/>
                <w:b/>
                <w:color w:val="000000"/>
                <w:sz w:val="22"/>
                <w:szCs w:val="22"/>
              </w:rPr>
              <w:t>Zavod Republike Slovenije</w:t>
            </w:r>
          </w:p>
          <w:p w14:paraId="445C2151" w14:textId="77777777" w:rsidR="00E74518" w:rsidRPr="00A04B00" w:rsidRDefault="00E74518" w:rsidP="00034400">
            <w:pPr>
              <w:ind w:right="6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4B00">
              <w:rPr>
                <w:rFonts w:ascii="Arial" w:hAnsi="Arial" w:cs="Arial"/>
                <w:b/>
                <w:color w:val="000000"/>
                <w:sz w:val="22"/>
                <w:szCs w:val="22"/>
              </w:rPr>
              <w:t>za blagovne rezerve</w:t>
            </w:r>
          </w:p>
          <w:p w14:paraId="1D76EB35" w14:textId="77777777" w:rsidR="00E74518" w:rsidRPr="00A04B00" w:rsidRDefault="00E74518" w:rsidP="00034400">
            <w:pPr>
              <w:ind w:right="6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62A0E5E" w14:textId="77777777" w:rsidR="00E74518" w:rsidRPr="00C0552D" w:rsidRDefault="00E74518" w:rsidP="00034400">
            <w:pPr>
              <w:ind w:right="6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  <w:r w:rsidRPr="00C0552D"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  <w:t>Dunajska cesta 106, SI-1000 Ljubljana</w:t>
            </w:r>
          </w:p>
          <w:p w14:paraId="46761C3E" w14:textId="77777777" w:rsidR="00E74518" w:rsidRDefault="00E74518" w:rsidP="00034400">
            <w:pP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C0552D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Slovenija</w:t>
            </w:r>
          </w:p>
          <w:p w14:paraId="3C26462C" w14:textId="77777777" w:rsidR="00E74518" w:rsidRPr="00C0552D" w:rsidRDefault="00E74518" w:rsidP="00034400">
            <w:pP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35EE30C" w14:textId="77777777" w:rsidR="00E74518" w:rsidRPr="00A1445A" w:rsidRDefault="00E74518" w:rsidP="0003440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  <w:lang w:eastAsia="sl-SI"/>
              </w:rPr>
              <w:drawing>
                <wp:inline distT="0" distB="0" distL="0" distR="0" wp14:anchorId="57EF9247" wp14:editId="1CCB9353">
                  <wp:extent cx="619125" cy="714375"/>
                  <wp:effectExtent l="0" t="0" r="9525" b="9525"/>
                  <wp:docPr id="1" name="Slika 1" descr="ZRSB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RSB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5" w:type="dxa"/>
            <w:tcBorders>
              <w:bottom w:val="single" w:sz="4" w:space="0" w:color="auto"/>
            </w:tcBorders>
            <w:shd w:val="clear" w:color="auto" w:fill="auto"/>
          </w:tcPr>
          <w:p w14:paraId="0A390DC4" w14:textId="77777777" w:rsidR="00E74518" w:rsidRDefault="00E74518" w:rsidP="00034400">
            <w:pPr>
              <w:pStyle w:val="Noga"/>
              <w:tabs>
                <w:tab w:val="clear" w:pos="4536"/>
                <w:tab w:val="clear" w:pos="9072"/>
                <w:tab w:val="left" w:pos="1309"/>
              </w:tabs>
              <w:jc w:val="right"/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A1445A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>+386 (0) 1 589 73 00</w:t>
            </w:r>
          </w:p>
          <w:p w14:paraId="49D1D9D7" w14:textId="77777777" w:rsidR="00E74518" w:rsidRPr="00A1445A" w:rsidRDefault="00E74518" w:rsidP="00034400">
            <w:pPr>
              <w:pStyle w:val="Noga"/>
              <w:tabs>
                <w:tab w:val="clear" w:pos="4536"/>
                <w:tab w:val="clear" w:pos="9072"/>
                <w:tab w:val="left" w:pos="1309"/>
              </w:tabs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hyperlink w:history="1">
              <w:r w:rsidRPr="005C2572">
                <w:rPr>
                  <w:rStyle w:val="Hiperpovezava"/>
                  <w:rFonts w:ascii="Arial" w:hAnsi="Arial" w:cs="Arial"/>
                  <w:sz w:val="20"/>
                  <w:szCs w:val="20"/>
                </w:rPr>
                <w:t>info@dbr.si</w:t>
              </w:r>
            </w:hyperlink>
          </w:p>
          <w:p w14:paraId="129EEB71" w14:textId="77777777" w:rsidR="00E74518" w:rsidRPr="00A1445A" w:rsidRDefault="00E74518" w:rsidP="00034400">
            <w:pPr>
              <w:tabs>
                <w:tab w:val="left" w:pos="1309"/>
              </w:tabs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hyperlink w:history="1">
              <w:r w:rsidRPr="005C2572">
                <w:rPr>
                  <w:rStyle w:val="Hiperpovezava"/>
                  <w:rFonts w:ascii="Arial" w:hAnsi="Arial" w:cs="Arial"/>
                  <w:sz w:val="20"/>
                  <w:szCs w:val="20"/>
                </w:rPr>
                <w:t>www.dbr.si</w:t>
              </w:r>
            </w:hyperlink>
          </w:p>
        </w:tc>
      </w:tr>
    </w:tbl>
    <w:p w14:paraId="26275C53" w14:textId="77777777" w:rsidR="00E74518" w:rsidRPr="00FC6CF0" w:rsidRDefault="00E74518" w:rsidP="00E74518">
      <w:pPr>
        <w:pStyle w:val="Glava"/>
        <w:rPr>
          <w:rFonts w:ascii="Arial" w:hAnsi="Arial" w:cs="Arial"/>
          <w:sz w:val="2"/>
          <w:szCs w:val="2"/>
        </w:rPr>
      </w:pPr>
    </w:p>
    <w:p w14:paraId="4F0D9A91" w14:textId="77777777" w:rsidR="00E74518" w:rsidRPr="00FC6CF0" w:rsidRDefault="00E74518" w:rsidP="00E74518">
      <w:pPr>
        <w:pStyle w:val="Glava"/>
        <w:rPr>
          <w:rFonts w:ascii="Arial" w:hAnsi="Arial" w:cs="Arial"/>
          <w:sz w:val="2"/>
          <w:szCs w:val="2"/>
        </w:rPr>
      </w:pPr>
    </w:p>
    <w:p w14:paraId="6252140F" w14:textId="12BA59C8" w:rsidR="00E74518" w:rsidRDefault="00E74518" w:rsidP="00634BE1">
      <w:pPr>
        <w:rPr>
          <w:rFonts w:ascii="Arial" w:hAnsi="Arial" w:cs="Arial"/>
          <w:sz w:val="16"/>
          <w:szCs w:val="16"/>
        </w:rPr>
      </w:pPr>
      <w:r w:rsidRPr="00E74518">
        <w:rPr>
          <w:rFonts w:ascii="Arial" w:hAnsi="Arial" w:cs="Arial"/>
          <w:sz w:val="16"/>
          <w:szCs w:val="16"/>
        </w:rPr>
        <w:t>ODPRTI POSTOPEK</w:t>
      </w:r>
      <w:r>
        <w:rPr>
          <w:rFonts w:ascii="Arial" w:hAnsi="Arial" w:cs="Arial"/>
          <w:sz w:val="16"/>
          <w:szCs w:val="16"/>
        </w:rPr>
        <w:t xml:space="preserve"> – BLAGO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OBR 2.18b</w:t>
      </w:r>
    </w:p>
    <w:p w14:paraId="1C0347DF" w14:textId="77777777" w:rsidR="00E74518" w:rsidRPr="00E74518" w:rsidRDefault="00E74518" w:rsidP="00634BE1">
      <w:pPr>
        <w:rPr>
          <w:rFonts w:ascii="Arial" w:hAnsi="Arial" w:cs="Arial"/>
          <w:sz w:val="16"/>
          <w:szCs w:val="16"/>
        </w:rPr>
      </w:pPr>
    </w:p>
    <w:p w14:paraId="0F14B788" w14:textId="4617E705" w:rsidR="00634BE1" w:rsidRDefault="00DE634E" w:rsidP="00634BE1">
      <w:pPr>
        <w:rPr>
          <w:rFonts w:ascii="Arial" w:hAnsi="Arial" w:cs="Arial"/>
          <w:b/>
          <w:sz w:val="22"/>
          <w:szCs w:val="22"/>
        </w:rPr>
      </w:pPr>
      <w:r w:rsidRPr="00250249">
        <w:rPr>
          <w:rFonts w:ascii="Arial" w:hAnsi="Arial" w:cs="Arial"/>
          <w:b/>
          <w:sz w:val="22"/>
          <w:szCs w:val="22"/>
        </w:rPr>
        <w:t>Odgovorni</w:t>
      </w:r>
      <w:r w:rsidR="00634BE1" w:rsidRPr="00250249">
        <w:rPr>
          <w:rFonts w:ascii="Arial" w:hAnsi="Arial" w:cs="Arial"/>
          <w:b/>
          <w:sz w:val="22"/>
          <w:szCs w:val="22"/>
        </w:rPr>
        <w:t xml:space="preserve"> vodj</w:t>
      </w:r>
      <w:r w:rsidR="00885358" w:rsidRPr="00250249">
        <w:rPr>
          <w:rFonts w:ascii="Arial" w:hAnsi="Arial" w:cs="Arial"/>
          <w:b/>
          <w:sz w:val="22"/>
          <w:szCs w:val="22"/>
        </w:rPr>
        <w:t xml:space="preserve">a del </w:t>
      </w:r>
    </w:p>
    <w:p w14:paraId="5F2FF17A" w14:textId="77777777" w:rsidR="00E74518" w:rsidRPr="00250249" w:rsidRDefault="00E74518" w:rsidP="00634BE1">
      <w:pPr>
        <w:rPr>
          <w:rFonts w:ascii="Arial" w:hAnsi="Arial" w:cs="Arial"/>
          <w:sz w:val="22"/>
          <w:szCs w:val="22"/>
        </w:rPr>
      </w:pPr>
    </w:p>
    <w:p w14:paraId="28D193C8" w14:textId="77777777" w:rsidR="00634BE1" w:rsidRPr="00250249" w:rsidRDefault="00634BE1" w:rsidP="00634BE1">
      <w:pPr>
        <w:rPr>
          <w:rFonts w:ascii="Arial" w:hAnsi="Arial" w:cs="Arial"/>
          <w:b/>
          <w:sz w:val="22"/>
          <w:szCs w:val="22"/>
          <w:lang w:eastAsia="sl-SI"/>
        </w:rPr>
      </w:pPr>
    </w:p>
    <w:p w14:paraId="0B1F1C0D" w14:textId="4F55DECC" w:rsidR="00DE634E" w:rsidRPr="00250249" w:rsidRDefault="00DE634E" w:rsidP="00DE634E">
      <w:pPr>
        <w:rPr>
          <w:rFonts w:ascii="Arial" w:hAnsi="Arial" w:cs="Arial"/>
          <w:sz w:val="22"/>
          <w:szCs w:val="22"/>
          <w:lang w:eastAsia="sl-SI"/>
        </w:rPr>
      </w:pPr>
      <w:r w:rsidRPr="00250249">
        <w:rPr>
          <w:rFonts w:ascii="Arial" w:hAnsi="Arial" w:cs="Arial"/>
          <w:sz w:val="22"/>
          <w:szCs w:val="22"/>
          <w:lang w:eastAsia="sl-SI"/>
        </w:rPr>
        <w:t xml:space="preserve">Ponudnik mora navesti odgovornega vodjo, ki mora biti obvezno elektro stroke z najmanj </w:t>
      </w:r>
      <w:r w:rsidR="00CC55EE" w:rsidRPr="00250249">
        <w:rPr>
          <w:rFonts w:ascii="Arial" w:hAnsi="Arial" w:cs="Arial"/>
          <w:sz w:val="22"/>
          <w:szCs w:val="22"/>
          <w:lang w:eastAsia="sl-SI"/>
        </w:rPr>
        <w:t>6</w:t>
      </w:r>
      <w:r w:rsidR="00885358" w:rsidRPr="00250249">
        <w:rPr>
          <w:rFonts w:ascii="Arial" w:hAnsi="Arial" w:cs="Arial"/>
          <w:sz w:val="22"/>
          <w:szCs w:val="22"/>
          <w:lang w:eastAsia="sl-SI"/>
        </w:rPr>
        <w:t>/1</w:t>
      </w:r>
      <w:r w:rsidRPr="00250249">
        <w:rPr>
          <w:rFonts w:ascii="Arial" w:hAnsi="Arial" w:cs="Arial"/>
          <w:sz w:val="22"/>
          <w:szCs w:val="22"/>
          <w:lang w:eastAsia="sl-SI"/>
        </w:rPr>
        <w:t>. stopnjo strokovne izobrazbe in redno zaposlen v podjetju ponudnika. Odgovorni vodja del mora imeti pet let delovne dobe na podobnem delovnem mestu.</w:t>
      </w:r>
    </w:p>
    <w:p w14:paraId="4383E1A2" w14:textId="77777777" w:rsidR="00634BE1" w:rsidRPr="00250249" w:rsidRDefault="00634BE1" w:rsidP="00DE634E">
      <w:pPr>
        <w:rPr>
          <w:rFonts w:ascii="Arial" w:hAnsi="Arial" w:cs="Arial"/>
          <w:b/>
          <w:sz w:val="22"/>
          <w:szCs w:val="22"/>
        </w:rPr>
      </w:pPr>
    </w:p>
    <w:p w14:paraId="0F24FDC8" w14:textId="77777777" w:rsidR="0066506D" w:rsidRPr="00250249" w:rsidRDefault="0066506D" w:rsidP="00634BE1">
      <w:pPr>
        <w:pStyle w:val="Telobesedila"/>
        <w:jc w:val="left"/>
        <w:rPr>
          <w:rFonts w:ascii="Arial" w:hAnsi="Arial" w:cs="Arial"/>
          <w:sz w:val="22"/>
          <w:szCs w:val="22"/>
        </w:rPr>
      </w:pPr>
    </w:p>
    <w:p w14:paraId="7EC863D7" w14:textId="42F60ACF" w:rsidR="00250249" w:rsidRDefault="00634BE1" w:rsidP="00634BE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Ime</w:t>
      </w:r>
      <w:r w:rsidR="00250249">
        <w:rPr>
          <w:rFonts w:ascii="Arial" w:hAnsi="Arial" w:cs="Arial"/>
          <w:sz w:val="22"/>
          <w:szCs w:val="22"/>
        </w:rPr>
        <w:t xml:space="preserve"> in</w:t>
      </w:r>
      <w:r w:rsidRPr="00250249">
        <w:rPr>
          <w:rFonts w:ascii="Arial" w:hAnsi="Arial" w:cs="Arial"/>
          <w:sz w:val="22"/>
          <w:szCs w:val="22"/>
        </w:rPr>
        <w:t xml:space="preserve"> priimek: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20B0ABAA" w14:textId="77777777" w:rsidTr="00E74518">
        <w:tc>
          <w:tcPr>
            <w:tcW w:w="9486" w:type="dxa"/>
          </w:tcPr>
          <w:p w14:paraId="2DF4BAD8" w14:textId="77777777" w:rsidR="00E74518" w:rsidRDefault="00E74518" w:rsidP="00634BE1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2D1CAB" w14:textId="77777777" w:rsidR="00D11333" w:rsidRPr="00250249" w:rsidRDefault="00D11333" w:rsidP="00634BE1">
      <w:pPr>
        <w:pStyle w:val="Telobesedila"/>
        <w:rPr>
          <w:rFonts w:ascii="Arial" w:hAnsi="Arial" w:cs="Arial"/>
          <w:sz w:val="22"/>
          <w:szCs w:val="22"/>
        </w:rPr>
      </w:pPr>
    </w:p>
    <w:p w14:paraId="5370BA43" w14:textId="77777777" w:rsidR="00250249" w:rsidRDefault="00F85146" w:rsidP="00634BE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Številka IZS: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6C7817AA" w14:textId="77777777" w:rsidTr="00034400">
        <w:tc>
          <w:tcPr>
            <w:tcW w:w="9486" w:type="dxa"/>
          </w:tcPr>
          <w:p w14:paraId="7B905E21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977BC5" w14:textId="77777777" w:rsidR="00F85146" w:rsidRPr="00250249" w:rsidRDefault="00F85146" w:rsidP="00634BE1">
      <w:pPr>
        <w:pStyle w:val="Telobesedila"/>
        <w:rPr>
          <w:rFonts w:ascii="Arial" w:hAnsi="Arial" w:cs="Arial"/>
          <w:sz w:val="22"/>
          <w:szCs w:val="22"/>
        </w:rPr>
      </w:pPr>
    </w:p>
    <w:p w14:paraId="2959D30A" w14:textId="77777777" w:rsidR="00250249" w:rsidRDefault="00634BE1" w:rsidP="00634BE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Strokovna izobrazba</w:t>
      </w:r>
      <w:r w:rsidR="00412067" w:rsidRPr="00250249">
        <w:rPr>
          <w:rFonts w:ascii="Arial" w:hAnsi="Arial" w:cs="Arial"/>
          <w:sz w:val="22"/>
          <w:szCs w:val="22"/>
        </w:rPr>
        <w:t xml:space="preserve"> elektro stroke</w:t>
      </w:r>
      <w:r w:rsidRPr="00250249">
        <w:rPr>
          <w:rFonts w:ascii="Arial" w:hAnsi="Arial" w:cs="Arial"/>
          <w:sz w:val="22"/>
          <w:szCs w:val="22"/>
        </w:rPr>
        <w:t>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29587F46" w14:textId="77777777" w:rsidTr="00034400">
        <w:tc>
          <w:tcPr>
            <w:tcW w:w="9486" w:type="dxa"/>
          </w:tcPr>
          <w:p w14:paraId="5630CDEA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E6003F" w14:textId="77777777" w:rsidR="00D11333" w:rsidRPr="00250249" w:rsidRDefault="00D11333" w:rsidP="00634BE1">
      <w:pPr>
        <w:pStyle w:val="Telobesedila"/>
        <w:rPr>
          <w:rFonts w:ascii="Arial" w:hAnsi="Arial" w:cs="Arial"/>
          <w:sz w:val="22"/>
          <w:szCs w:val="22"/>
        </w:rPr>
      </w:pPr>
    </w:p>
    <w:p w14:paraId="43830E87" w14:textId="77777777" w:rsidR="00250249" w:rsidRDefault="00634BE1" w:rsidP="00634BE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Delovne izkušnje oz. delovna doba</w:t>
      </w:r>
      <w:r w:rsidR="002A3064" w:rsidRPr="00250249">
        <w:rPr>
          <w:rFonts w:ascii="Arial" w:hAnsi="Arial" w:cs="Arial"/>
          <w:sz w:val="22"/>
          <w:szCs w:val="22"/>
        </w:rPr>
        <w:t>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72848B3C" w14:textId="77777777" w:rsidTr="00034400">
        <w:tc>
          <w:tcPr>
            <w:tcW w:w="9486" w:type="dxa"/>
          </w:tcPr>
          <w:p w14:paraId="43175E2C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A2B570" w14:textId="77777777" w:rsidR="002A3064" w:rsidRPr="00250249" w:rsidRDefault="002A3064" w:rsidP="00634BE1">
      <w:pPr>
        <w:pStyle w:val="Telobesedila"/>
        <w:rPr>
          <w:rFonts w:ascii="Arial" w:hAnsi="Arial" w:cs="Arial"/>
          <w:sz w:val="22"/>
          <w:szCs w:val="22"/>
        </w:rPr>
      </w:pPr>
    </w:p>
    <w:p w14:paraId="16555B88" w14:textId="77777777" w:rsidR="00250249" w:rsidRDefault="002A3064" w:rsidP="00634BE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Zaposlen v podjetju</w:t>
      </w:r>
      <w:r w:rsidR="0015425F" w:rsidRPr="00250249">
        <w:rPr>
          <w:rFonts w:ascii="Arial" w:hAnsi="Arial" w:cs="Arial"/>
          <w:sz w:val="22"/>
          <w:szCs w:val="22"/>
        </w:rPr>
        <w:t xml:space="preserve"> </w:t>
      </w:r>
      <w:r w:rsidR="00C310A7" w:rsidRPr="00250249">
        <w:rPr>
          <w:rFonts w:ascii="Arial" w:hAnsi="Arial" w:cs="Arial"/>
          <w:sz w:val="22"/>
          <w:szCs w:val="22"/>
        </w:rPr>
        <w:t xml:space="preserve">ponudnika </w:t>
      </w:r>
      <w:r w:rsidRPr="00250249">
        <w:rPr>
          <w:rFonts w:ascii="Arial" w:hAnsi="Arial" w:cs="Arial"/>
          <w:sz w:val="22"/>
          <w:szCs w:val="22"/>
        </w:rPr>
        <w:t>(</w:t>
      </w:r>
      <w:r w:rsidR="005A3B29" w:rsidRPr="00250249">
        <w:rPr>
          <w:rFonts w:ascii="Arial" w:hAnsi="Arial" w:cs="Arial"/>
          <w:sz w:val="22"/>
          <w:szCs w:val="22"/>
        </w:rPr>
        <w:t xml:space="preserve">polni </w:t>
      </w:r>
      <w:r w:rsidRPr="00250249">
        <w:rPr>
          <w:rFonts w:ascii="Arial" w:hAnsi="Arial" w:cs="Arial"/>
          <w:sz w:val="22"/>
          <w:szCs w:val="22"/>
        </w:rPr>
        <w:t>naziv):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2B3E0B10" w14:textId="77777777" w:rsidTr="00034400">
        <w:tc>
          <w:tcPr>
            <w:tcW w:w="9486" w:type="dxa"/>
          </w:tcPr>
          <w:p w14:paraId="61DE610D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F749F1" w14:textId="77777777" w:rsidR="00634BE1" w:rsidRPr="00250249" w:rsidRDefault="00634BE1" w:rsidP="00634BE1">
      <w:pPr>
        <w:pStyle w:val="Telobesedila"/>
        <w:rPr>
          <w:rFonts w:ascii="Arial" w:hAnsi="Arial" w:cs="Arial"/>
          <w:sz w:val="22"/>
          <w:szCs w:val="22"/>
        </w:rPr>
      </w:pPr>
    </w:p>
    <w:p w14:paraId="544F84E4" w14:textId="77777777" w:rsidR="00250249" w:rsidRDefault="002A3064" w:rsidP="00634BE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Delovno mesto: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2689A4C0" w14:textId="77777777" w:rsidTr="00034400">
        <w:tc>
          <w:tcPr>
            <w:tcW w:w="9486" w:type="dxa"/>
          </w:tcPr>
          <w:p w14:paraId="063B2867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FC0CC0" w14:textId="77777777" w:rsidR="00634BE1" w:rsidRPr="00250249" w:rsidRDefault="00634BE1" w:rsidP="00634BE1">
      <w:pPr>
        <w:pStyle w:val="Telobesedila"/>
        <w:rPr>
          <w:rFonts w:ascii="Arial" w:hAnsi="Arial" w:cs="Arial"/>
          <w:sz w:val="22"/>
          <w:szCs w:val="22"/>
        </w:rPr>
      </w:pPr>
    </w:p>
    <w:p w14:paraId="502D19C2" w14:textId="77777777" w:rsidR="00250249" w:rsidRDefault="00250249" w:rsidP="00CC55EE">
      <w:pPr>
        <w:pStyle w:val="Telobesedila"/>
        <w:rPr>
          <w:rFonts w:ascii="Arial" w:hAnsi="Arial" w:cs="Arial"/>
          <w:i/>
          <w:sz w:val="22"/>
          <w:szCs w:val="22"/>
        </w:rPr>
      </w:pPr>
    </w:p>
    <w:p w14:paraId="1ADCD3B5" w14:textId="77777777" w:rsidR="00250249" w:rsidRDefault="00250249" w:rsidP="00CC55EE">
      <w:pPr>
        <w:pStyle w:val="Telobesedila"/>
        <w:rPr>
          <w:rFonts w:ascii="Arial" w:hAnsi="Arial" w:cs="Arial"/>
          <w:i/>
          <w:sz w:val="22"/>
          <w:szCs w:val="22"/>
        </w:rPr>
      </w:pPr>
    </w:p>
    <w:p w14:paraId="0190F4AC" w14:textId="6D4212EC" w:rsidR="00250249" w:rsidRPr="00250249" w:rsidRDefault="00634BE1" w:rsidP="00CC55EE">
      <w:pPr>
        <w:pStyle w:val="Telobesedila"/>
        <w:rPr>
          <w:rFonts w:ascii="Arial" w:hAnsi="Arial" w:cs="Arial"/>
          <w:i/>
          <w:sz w:val="22"/>
          <w:szCs w:val="22"/>
        </w:rPr>
      </w:pPr>
      <w:r w:rsidRPr="00250249">
        <w:rPr>
          <w:rFonts w:ascii="Arial" w:hAnsi="Arial" w:cs="Arial"/>
          <w:i/>
          <w:sz w:val="22"/>
          <w:szCs w:val="22"/>
        </w:rPr>
        <w:t>Ponudnik izpolni z zahtevanimi podatki, naročnik pa si pridržuje pravico do preverbe verodostojnosti njegove izjav</w:t>
      </w:r>
      <w:r w:rsidR="00250249" w:rsidRPr="00250249">
        <w:rPr>
          <w:rFonts w:ascii="Arial" w:hAnsi="Arial" w:cs="Arial"/>
          <w:i/>
          <w:sz w:val="22"/>
          <w:szCs w:val="22"/>
        </w:rPr>
        <w:t>e.</w:t>
      </w:r>
    </w:p>
    <w:p w14:paraId="7A88075B" w14:textId="77777777" w:rsidR="00250249" w:rsidRPr="00250249" w:rsidRDefault="00250249" w:rsidP="00CC55EE">
      <w:pPr>
        <w:pStyle w:val="Telobesedila"/>
        <w:rPr>
          <w:rFonts w:ascii="Arial" w:hAnsi="Arial" w:cs="Arial"/>
          <w:i/>
          <w:sz w:val="22"/>
          <w:szCs w:val="22"/>
        </w:rPr>
      </w:pPr>
    </w:p>
    <w:p w14:paraId="6F845AFC" w14:textId="77777777" w:rsidR="00250249" w:rsidRDefault="00250249" w:rsidP="00CC55EE">
      <w:pPr>
        <w:pStyle w:val="Telobesedila"/>
        <w:rPr>
          <w:rFonts w:ascii="Arial" w:hAnsi="Arial" w:cs="Arial"/>
          <w:sz w:val="22"/>
          <w:szCs w:val="22"/>
        </w:rPr>
      </w:pPr>
    </w:p>
    <w:p w14:paraId="4E40FEFA" w14:textId="22E96996" w:rsidR="00250249" w:rsidRPr="00250249" w:rsidRDefault="00250249" w:rsidP="00CC55EE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Obvezna priloga:</w:t>
      </w:r>
    </w:p>
    <w:p w14:paraId="0A29340D" w14:textId="4CA64543" w:rsidR="00250249" w:rsidRPr="00250249" w:rsidRDefault="00250249" w:rsidP="00634BE1">
      <w:pPr>
        <w:rPr>
          <w:rFonts w:ascii="Arial" w:hAnsi="Arial" w:cs="Arial"/>
          <w:sz w:val="22"/>
          <w:szCs w:val="22"/>
          <w:bdr w:val="single" w:sz="4" w:space="0" w:color="auto" w:frame="1"/>
        </w:rPr>
      </w:pPr>
    </w:p>
    <w:p w14:paraId="788B2BA0" w14:textId="0E890790" w:rsidR="00CC55EE" w:rsidRPr="00250249" w:rsidRDefault="00F75D10" w:rsidP="006F633D">
      <w:pPr>
        <w:pStyle w:val="Odstavekseznama"/>
        <w:numPr>
          <w:ilvl w:val="0"/>
          <w:numId w:val="33"/>
        </w:numPr>
        <w:rPr>
          <w:rFonts w:ascii="Arial" w:hAnsi="Arial" w:cs="Arial"/>
          <w:b/>
          <w:bCs/>
          <w:sz w:val="22"/>
          <w:szCs w:val="22"/>
        </w:rPr>
      </w:pPr>
      <w:r w:rsidRPr="00250249">
        <w:rPr>
          <w:rFonts w:ascii="Arial" w:hAnsi="Arial" w:cs="Arial"/>
          <w:i/>
          <w:sz w:val="22"/>
          <w:szCs w:val="22"/>
        </w:rPr>
        <w:t>dokazilo o zaposlitvi</w:t>
      </w:r>
      <w:r w:rsidR="00926436" w:rsidRPr="00250249">
        <w:rPr>
          <w:rFonts w:ascii="Arial" w:hAnsi="Arial" w:cs="Arial"/>
          <w:i/>
          <w:sz w:val="22"/>
          <w:szCs w:val="22"/>
        </w:rPr>
        <w:t xml:space="preserve"> </w:t>
      </w:r>
      <w:r w:rsidR="00926436" w:rsidRPr="00250249">
        <w:rPr>
          <w:rFonts w:ascii="Arial" w:hAnsi="Arial" w:cs="Arial"/>
          <w:sz w:val="22"/>
          <w:szCs w:val="22"/>
        </w:rPr>
        <w:t>(izpis po obdobjih zdravstvenega zavarovanja v RS Sloveniji izdanega od ZPIZ po 1.1.201</w:t>
      </w:r>
      <w:r w:rsidR="00DB7233" w:rsidRPr="00250249">
        <w:rPr>
          <w:rFonts w:ascii="Arial" w:hAnsi="Arial" w:cs="Arial"/>
          <w:sz w:val="22"/>
          <w:szCs w:val="22"/>
        </w:rPr>
        <w:t>0</w:t>
      </w:r>
      <w:r w:rsidR="00926436" w:rsidRPr="00250249">
        <w:rPr>
          <w:rFonts w:ascii="Arial" w:hAnsi="Arial" w:cs="Arial"/>
          <w:sz w:val="22"/>
          <w:szCs w:val="22"/>
        </w:rPr>
        <w:t>).</w:t>
      </w:r>
    </w:p>
    <w:p w14:paraId="0E15A086" w14:textId="77777777" w:rsidR="00CC55EE" w:rsidRPr="00250249" w:rsidRDefault="00CC55EE" w:rsidP="00CC55EE">
      <w:pPr>
        <w:numPr>
          <w:ilvl w:val="0"/>
          <w:numId w:val="33"/>
        </w:numPr>
        <w:rPr>
          <w:rFonts w:ascii="Arial" w:hAnsi="Arial" w:cs="Arial"/>
          <w:i/>
          <w:sz w:val="22"/>
          <w:szCs w:val="22"/>
        </w:rPr>
      </w:pPr>
      <w:r w:rsidRPr="00250249">
        <w:rPr>
          <w:rFonts w:ascii="Arial" w:hAnsi="Arial" w:cs="Arial"/>
          <w:i/>
          <w:sz w:val="22"/>
          <w:szCs w:val="22"/>
        </w:rPr>
        <w:t>dokazilo o izobrazbi</w:t>
      </w:r>
    </w:p>
    <w:p w14:paraId="6EBBF0D8" w14:textId="77777777" w:rsidR="00CC55EE" w:rsidRPr="00250249" w:rsidRDefault="00CC55EE" w:rsidP="00CC55EE">
      <w:pPr>
        <w:rPr>
          <w:rFonts w:ascii="Arial" w:hAnsi="Arial" w:cs="Arial"/>
          <w:sz w:val="22"/>
          <w:szCs w:val="22"/>
          <w:bdr w:val="single" w:sz="4" w:space="0" w:color="auto" w:frame="1"/>
        </w:rPr>
      </w:pPr>
    </w:p>
    <w:p w14:paraId="3B138934" w14:textId="77777777" w:rsidR="00744359" w:rsidRPr="00250249" w:rsidRDefault="00744359" w:rsidP="00634BE1">
      <w:pPr>
        <w:rPr>
          <w:rFonts w:ascii="Arial" w:hAnsi="Arial" w:cs="Arial"/>
          <w:sz w:val="22"/>
          <w:szCs w:val="22"/>
          <w:bdr w:val="single" w:sz="4" w:space="0" w:color="auto" w:frame="1"/>
        </w:rPr>
      </w:pPr>
    </w:p>
    <w:p w14:paraId="778357BE" w14:textId="77777777" w:rsidR="00CC55EE" w:rsidRPr="00250249" w:rsidRDefault="00CC55EE" w:rsidP="00744359">
      <w:pPr>
        <w:ind w:left="5664" w:hanging="5664"/>
        <w:rPr>
          <w:rFonts w:ascii="Arial" w:hAnsi="Arial" w:cs="Arial"/>
          <w:sz w:val="22"/>
          <w:szCs w:val="22"/>
        </w:rPr>
      </w:pPr>
    </w:p>
    <w:p w14:paraId="04CA1BA6" w14:textId="77777777" w:rsidR="00CC55EE" w:rsidRPr="00250249" w:rsidRDefault="00CC55EE" w:rsidP="00744359">
      <w:pPr>
        <w:ind w:left="5664" w:hanging="5664"/>
        <w:rPr>
          <w:rFonts w:ascii="Arial" w:hAnsi="Arial" w:cs="Arial"/>
          <w:sz w:val="22"/>
          <w:szCs w:val="22"/>
        </w:rPr>
      </w:pPr>
    </w:p>
    <w:p w14:paraId="58935A16" w14:textId="77777777" w:rsidR="00CC55EE" w:rsidRPr="00250249" w:rsidRDefault="00CC55EE" w:rsidP="00744359">
      <w:pPr>
        <w:ind w:left="5664" w:hanging="5664"/>
        <w:rPr>
          <w:rFonts w:ascii="Arial" w:hAnsi="Arial" w:cs="Arial"/>
          <w:sz w:val="22"/>
          <w:szCs w:val="22"/>
        </w:rPr>
      </w:pPr>
    </w:p>
    <w:p w14:paraId="27F3F355" w14:textId="471026DF" w:rsidR="00744359" w:rsidRPr="00250249" w:rsidRDefault="00744359" w:rsidP="00744359">
      <w:pPr>
        <w:ind w:left="5664" w:hanging="5664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 xml:space="preserve">Kraj in datum:  </w:t>
      </w:r>
      <w:r w:rsidRPr="00250249">
        <w:rPr>
          <w:rFonts w:ascii="Arial" w:hAnsi="Arial" w:cs="Arial"/>
          <w:sz w:val="22"/>
          <w:szCs w:val="22"/>
        </w:rPr>
        <w:tab/>
        <w:t>Ime, priimek, žig in podpis odgovorne osebe</w:t>
      </w:r>
      <w:r w:rsidR="00CD17C4" w:rsidRPr="00250249">
        <w:rPr>
          <w:rFonts w:ascii="Arial" w:hAnsi="Arial" w:cs="Arial"/>
          <w:sz w:val="22"/>
          <w:szCs w:val="22"/>
        </w:rPr>
        <w:t xml:space="preserve"> ponudnika</w:t>
      </w:r>
    </w:p>
    <w:p w14:paraId="54CAC896" w14:textId="77777777" w:rsidR="00744359" w:rsidRPr="00250249" w:rsidRDefault="00744359" w:rsidP="00744359">
      <w:pPr>
        <w:ind w:left="5664" w:hanging="5664"/>
        <w:rPr>
          <w:rFonts w:ascii="Arial" w:hAnsi="Arial" w:cs="Arial"/>
          <w:sz w:val="22"/>
          <w:szCs w:val="22"/>
          <w:highlight w:val="yellow"/>
        </w:rPr>
      </w:pPr>
    </w:p>
    <w:p w14:paraId="027E11FD" w14:textId="77777777" w:rsidR="00C26AAE" w:rsidRPr="00250249" w:rsidRDefault="00C26AAE" w:rsidP="00744359">
      <w:pPr>
        <w:ind w:left="5664" w:hanging="5664"/>
        <w:rPr>
          <w:rFonts w:ascii="Arial" w:hAnsi="Arial" w:cs="Arial"/>
          <w:sz w:val="22"/>
          <w:szCs w:val="22"/>
          <w:highlight w:val="yellow"/>
        </w:rPr>
      </w:pPr>
    </w:p>
    <w:p w14:paraId="05537586" w14:textId="77777777" w:rsidR="00E74518" w:rsidRPr="00250249" w:rsidRDefault="007F3921" w:rsidP="007F3921">
      <w:pPr>
        <w:rPr>
          <w:rFonts w:ascii="Arial" w:hAnsi="Arial" w:cs="Arial"/>
          <w:b/>
          <w:sz w:val="22"/>
          <w:szCs w:val="22"/>
        </w:rPr>
      </w:pPr>
      <w:r w:rsidRPr="00250249">
        <w:rPr>
          <w:rFonts w:ascii="Arial" w:hAnsi="Arial" w:cs="Arial"/>
          <w:sz w:val="22"/>
          <w:szCs w:val="22"/>
          <w:highlight w:val="yellow"/>
          <w:bdr w:val="single" w:sz="4" w:space="0" w:color="auto" w:frame="1"/>
        </w:rPr>
        <w:br w:type="page"/>
      </w:r>
    </w:p>
    <w:tbl>
      <w:tblPr>
        <w:tblW w:w="0" w:type="auto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E74518" w:rsidRPr="00A1445A" w14:paraId="7F6F134D" w14:textId="77777777" w:rsidTr="00034400">
        <w:tc>
          <w:tcPr>
            <w:tcW w:w="4039" w:type="dxa"/>
            <w:tcBorders>
              <w:bottom w:val="single" w:sz="4" w:space="0" w:color="auto"/>
            </w:tcBorders>
            <w:shd w:val="clear" w:color="auto" w:fill="auto"/>
          </w:tcPr>
          <w:p w14:paraId="6DD04362" w14:textId="77777777" w:rsidR="00E74518" w:rsidRPr="00A04B00" w:rsidRDefault="00E74518" w:rsidP="00034400">
            <w:pPr>
              <w:ind w:right="6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4B0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Zavod Republike Slovenije</w:t>
            </w:r>
          </w:p>
          <w:p w14:paraId="69B5FF29" w14:textId="77777777" w:rsidR="00E74518" w:rsidRPr="00A04B00" w:rsidRDefault="00E74518" w:rsidP="00034400">
            <w:pPr>
              <w:ind w:right="6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4B00">
              <w:rPr>
                <w:rFonts w:ascii="Arial" w:hAnsi="Arial" w:cs="Arial"/>
                <w:b/>
                <w:color w:val="000000"/>
                <w:sz w:val="22"/>
                <w:szCs w:val="22"/>
              </w:rPr>
              <w:t>za blagovne rezerve</w:t>
            </w:r>
          </w:p>
          <w:p w14:paraId="060AABC7" w14:textId="77777777" w:rsidR="00E74518" w:rsidRPr="00A04B00" w:rsidRDefault="00E74518" w:rsidP="00034400">
            <w:pPr>
              <w:ind w:right="6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26CA9A3" w14:textId="77777777" w:rsidR="00E74518" w:rsidRPr="00C0552D" w:rsidRDefault="00E74518" w:rsidP="00034400">
            <w:pPr>
              <w:ind w:right="6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  <w:r w:rsidRPr="00C0552D"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  <w:t>Dunajska cesta 106, SI-1000 Ljubljana</w:t>
            </w:r>
          </w:p>
          <w:p w14:paraId="7DB4C2D4" w14:textId="77777777" w:rsidR="00E74518" w:rsidRDefault="00E74518" w:rsidP="00034400">
            <w:pP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C0552D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Slovenija</w:t>
            </w:r>
          </w:p>
          <w:p w14:paraId="1AA33F72" w14:textId="77777777" w:rsidR="00E74518" w:rsidRPr="00C0552D" w:rsidRDefault="00E74518" w:rsidP="00034400">
            <w:pP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3C5B8C8" w14:textId="77777777" w:rsidR="00E74518" w:rsidRPr="00A1445A" w:rsidRDefault="00E74518" w:rsidP="0003440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  <w:lang w:eastAsia="sl-SI"/>
              </w:rPr>
              <w:drawing>
                <wp:inline distT="0" distB="0" distL="0" distR="0" wp14:anchorId="7C041BA4" wp14:editId="44A55E23">
                  <wp:extent cx="619125" cy="714375"/>
                  <wp:effectExtent l="0" t="0" r="9525" b="9525"/>
                  <wp:docPr id="2" name="Slika 2" descr="ZRSB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RSB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5" w:type="dxa"/>
            <w:tcBorders>
              <w:bottom w:val="single" w:sz="4" w:space="0" w:color="auto"/>
            </w:tcBorders>
            <w:shd w:val="clear" w:color="auto" w:fill="auto"/>
          </w:tcPr>
          <w:p w14:paraId="534E8541" w14:textId="77777777" w:rsidR="00E74518" w:rsidRDefault="00E74518" w:rsidP="00034400">
            <w:pPr>
              <w:pStyle w:val="Noga"/>
              <w:tabs>
                <w:tab w:val="clear" w:pos="4536"/>
                <w:tab w:val="clear" w:pos="9072"/>
                <w:tab w:val="left" w:pos="1309"/>
              </w:tabs>
              <w:jc w:val="right"/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A1445A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>+386 (0) 1 589 73 00</w:t>
            </w:r>
          </w:p>
          <w:p w14:paraId="065AFC16" w14:textId="77777777" w:rsidR="00E74518" w:rsidRPr="00A1445A" w:rsidRDefault="00E74518" w:rsidP="00034400">
            <w:pPr>
              <w:pStyle w:val="Noga"/>
              <w:tabs>
                <w:tab w:val="clear" w:pos="4536"/>
                <w:tab w:val="clear" w:pos="9072"/>
                <w:tab w:val="left" w:pos="1309"/>
              </w:tabs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hyperlink w:history="1">
              <w:r w:rsidRPr="005C2572">
                <w:rPr>
                  <w:rStyle w:val="Hiperpovezava"/>
                  <w:rFonts w:ascii="Arial" w:hAnsi="Arial" w:cs="Arial"/>
                  <w:sz w:val="20"/>
                  <w:szCs w:val="20"/>
                </w:rPr>
                <w:t>info@dbr.si</w:t>
              </w:r>
            </w:hyperlink>
          </w:p>
          <w:p w14:paraId="6B8599ED" w14:textId="77777777" w:rsidR="00E74518" w:rsidRPr="00A1445A" w:rsidRDefault="00E74518" w:rsidP="00034400">
            <w:pPr>
              <w:tabs>
                <w:tab w:val="left" w:pos="1309"/>
              </w:tabs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hyperlink w:history="1">
              <w:r w:rsidRPr="005C2572">
                <w:rPr>
                  <w:rStyle w:val="Hiperpovezava"/>
                  <w:rFonts w:ascii="Arial" w:hAnsi="Arial" w:cs="Arial"/>
                  <w:sz w:val="20"/>
                  <w:szCs w:val="20"/>
                </w:rPr>
                <w:t>www.dbr.si</w:t>
              </w:r>
            </w:hyperlink>
          </w:p>
        </w:tc>
      </w:tr>
    </w:tbl>
    <w:p w14:paraId="63447B10" w14:textId="77777777" w:rsidR="00E74518" w:rsidRPr="00FC6CF0" w:rsidRDefault="00E74518" w:rsidP="00E74518">
      <w:pPr>
        <w:pStyle w:val="Glava"/>
        <w:rPr>
          <w:rFonts w:ascii="Arial" w:hAnsi="Arial" w:cs="Arial"/>
          <w:sz w:val="2"/>
          <w:szCs w:val="2"/>
        </w:rPr>
      </w:pPr>
    </w:p>
    <w:p w14:paraId="55320C06" w14:textId="77777777" w:rsidR="00E74518" w:rsidRPr="00FC6CF0" w:rsidRDefault="00E74518" w:rsidP="00E74518">
      <w:pPr>
        <w:pStyle w:val="Glava"/>
        <w:rPr>
          <w:rFonts w:ascii="Arial" w:hAnsi="Arial" w:cs="Arial"/>
          <w:sz w:val="2"/>
          <w:szCs w:val="2"/>
        </w:rPr>
      </w:pPr>
    </w:p>
    <w:p w14:paraId="251938F3" w14:textId="6836A08E" w:rsidR="00E74518" w:rsidRDefault="00E74518" w:rsidP="00E74518">
      <w:pPr>
        <w:rPr>
          <w:rFonts w:ascii="Arial" w:hAnsi="Arial" w:cs="Arial"/>
          <w:sz w:val="16"/>
          <w:szCs w:val="16"/>
        </w:rPr>
      </w:pPr>
      <w:r w:rsidRPr="00E74518">
        <w:rPr>
          <w:rFonts w:ascii="Arial" w:hAnsi="Arial" w:cs="Arial"/>
          <w:sz w:val="16"/>
          <w:szCs w:val="16"/>
        </w:rPr>
        <w:t>ODPRTI POSTOPEK</w:t>
      </w:r>
      <w:r>
        <w:rPr>
          <w:rFonts w:ascii="Arial" w:hAnsi="Arial" w:cs="Arial"/>
          <w:sz w:val="16"/>
          <w:szCs w:val="16"/>
        </w:rPr>
        <w:t xml:space="preserve"> – BLAGO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OBR 2.18b</w:t>
      </w:r>
    </w:p>
    <w:p w14:paraId="0197515E" w14:textId="77777777" w:rsidR="00E74518" w:rsidRDefault="00E74518" w:rsidP="007F3921">
      <w:pPr>
        <w:rPr>
          <w:rFonts w:ascii="Arial" w:hAnsi="Arial" w:cs="Arial"/>
          <w:b/>
          <w:sz w:val="22"/>
          <w:szCs w:val="22"/>
        </w:rPr>
      </w:pPr>
    </w:p>
    <w:p w14:paraId="3984D52D" w14:textId="116AC4DF" w:rsidR="007F3921" w:rsidRDefault="007F3921" w:rsidP="007F3921">
      <w:pPr>
        <w:rPr>
          <w:rFonts w:ascii="Arial" w:hAnsi="Arial" w:cs="Arial"/>
          <w:b/>
          <w:sz w:val="22"/>
          <w:szCs w:val="22"/>
        </w:rPr>
      </w:pPr>
      <w:r w:rsidRPr="00250249">
        <w:rPr>
          <w:rFonts w:ascii="Arial" w:hAnsi="Arial" w:cs="Arial"/>
          <w:b/>
          <w:sz w:val="22"/>
          <w:szCs w:val="22"/>
        </w:rPr>
        <w:t>Serviser 1</w:t>
      </w:r>
      <w:r w:rsidR="00CD17C4" w:rsidRPr="00250249">
        <w:rPr>
          <w:rFonts w:ascii="Arial" w:hAnsi="Arial" w:cs="Arial"/>
          <w:b/>
          <w:sz w:val="22"/>
          <w:szCs w:val="22"/>
        </w:rPr>
        <w:t xml:space="preserve"> - 4</w:t>
      </w:r>
    </w:p>
    <w:p w14:paraId="46A2389D" w14:textId="77777777" w:rsidR="00E74518" w:rsidRPr="00250249" w:rsidRDefault="00E74518" w:rsidP="007F3921">
      <w:pPr>
        <w:rPr>
          <w:rFonts w:ascii="Arial" w:hAnsi="Arial" w:cs="Arial"/>
          <w:sz w:val="22"/>
          <w:szCs w:val="22"/>
        </w:rPr>
      </w:pPr>
    </w:p>
    <w:p w14:paraId="7EFB32DC" w14:textId="344C05A0" w:rsidR="00242465" w:rsidRPr="00250249" w:rsidRDefault="00242465" w:rsidP="00242465">
      <w:pPr>
        <w:rPr>
          <w:rFonts w:ascii="Arial" w:hAnsi="Arial" w:cs="Arial"/>
          <w:sz w:val="22"/>
          <w:szCs w:val="22"/>
          <w:lang w:eastAsia="sl-SI"/>
        </w:rPr>
      </w:pPr>
      <w:r w:rsidRPr="00250249">
        <w:rPr>
          <w:rFonts w:ascii="Arial" w:hAnsi="Arial" w:cs="Arial"/>
          <w:sz w:val="22"/>
          <w:szCs w:val="22"/>
          <w:lang w:eastAsia="sl-SI"/>
        </w:rPr>
        <w:t>Ponudnik mora navesti serviserja 1</w:t>
      </w:r>
      <w:r w:rsidR="00CD17C4" w:rsidRPr="00250249">
        <w:rPr>
          <w:rFonts w:ascii="Arial" w:hAnsi="Arial" w:cs="Arial"/>
          <w:sz w:val="22"/>
          <w:szCs w:val="22"/>
          <w:lang w:eastAsia="sl-SI"/>
        </w:rPr>
        <w:t>, 2</w:t>
      </w:r>
      <w:r w:rsidRPr="00250249">
        <w:rPr>
          <w:rFonts w:ascii="Arial" w:hAnsi="Arial" w:cs="Arial"/>
          <w:sz w:val="22"/>
          <w:szCs w:val="22"/>
          <w:lang w:eastAsia="sl-SI"/>
        </w:rPr>
        <w:t>,</w:t>
      </w:r>
      <w:r w:rsidR="00CD17C4" w:rsidRPr="00250249">
        <w:rPr>
          <w:rFonts w:ascii="Arial" w:hAnsi="Arial" w:cs="Arial"/>
          <w:sz w:val="22"/>
          <w:szCs w:val="22"/>
          <w:lang w:eastAsia="sl-SI"/>
        </w:rPr>
        <w:t xml:space="preserve"> 3 in 4</w:t>
      </w:r>
      <w:r w:rsidR="00417950">
        <w:rPr>
          <w:rFonts w:ascii="Arial" w:hAnsi="Arial" w:cs="Arial"/>
          <w:sz w:val="22"/>
          <w:szCs w:val="22"/>
          <w:lang w:eastAsia="sl-SI"/>
        </w:rPr>
        <w:t>,</w:t>
      </w:r>
      <w:r w:rsidRPr="00250249">
        <w:rPr>
          <w:rFonts w:ascii="Arial" w:hAnsi="Arial" w:cs="Arial"/>
          <w:sz w:val="22"/>
          <w:szCs w:val="22"/>
          <w:lang w:eastAsia="sl-SI"/>
        </w:rPr>
        <w:t xml:space="preserve"> ki mora biti obvezno elektro stroke z najmanj 6. stopnjo strokovne izobrazbe in redno zaposlen v podjetju izvajalca, ki bo izvedel prvi zagon naprave. Serviser mora imeti pet let delovne dobe na podobnem delovnem mestu. Serviser mora imeti potrdilo o ustrezni strokovni usposobljenosti s strani proizvajalca dizelskega agregata</w:t>
      </w:r>
      <w:r w:rsidR="00CD17C4" w:rsidRPr="00250249">
        <w:rPr>
          <w:rFonts w:ascii="Arial" w:hAnsi="Arial" w:cs="Arial"/>
          <w:sz w:val="22"/>
          <w:szCs w:val="22"/>
          <w:lang w:eastAsia="sl-SI"/>
        </w:rPr>
        <w:t>, krmilnika in seta za sinhronizacijo</w:t>
      </w:r>
      <w:r w:rsidR="00417950">
        <w:rPr>
          <w:rFonts w:ascii="Arial" w:hAnsi="Arial" w:cs="Arial"/>
          <w:sz w:val="22"/>
          <w:szCs w:val="22"/>
          <w:lang w:eastAsia="sl-SI"/>
        </w:rPr>
        <w:t>.</w:t>
      </w:r>
    </w:p>
    <w:p w14:paraId="05DB1D08" w14:textId="77777777" w:rsidR="007F3921" w:rsidRPr="00250249" w:rsidRDefault="007F3921" w:rsidP="007F3921">
      <w:pPr>
        <w:rPr>
          <w:rFonts w:ascii="Arial" w:hAnsi="Arial" w:cs="Arial"/>
          <w:b/>
          <w:sz w:val="22"/>
          <w:szCs w:val="22"/>
        </w:rPr>
      </w:pPr>
    </w:p>
    <w:p w14:paraId="40CA363C" w14:textId="77777777" w:rsidR="007F3921" w:rsidRPr="00250249" w:rsidRDefault="007F3921" w:rsidP="007F3921">
      <w:pPr>
        <w:pStyle w:val="Telobesedila"/>
        <w:jc w:val="left"/>
        <w:rPr>
          <w:rFonts w:ascii="Arial" w:hAnsi="Arial" w:cs="Arial"/>
          <w:sz w:val="22"/>
          <w:szCs w:val="22"/>
        </w:rPr>
      </w:pPr>
    </w:p>
    <w:p w14:paraId="6BA86448" w14:textId="77777777" w:rsidR="00250249" w:rsidRDefault="007F3921" w:rsidP="007F392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Ime, priimek: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00D56F25" w14:textId="77777777" w:rsidTr="00034400">
        <w:tc>
          <w:tcPr>
            <w:tcW w:w="9486" w:type="dxa"/>
          </w:tcPr>
          <w:p w14:paraId="7B4AD4DF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F75307" w14:textId="77777777" w:rsidR="007F3921" w:rsidRPr="00250249" w:rsidRDefault="007F3921" w:rsidP="007F3921">
      <w:pPr>
        <w:pStyle w:val="Telobesedila"/>
        <w:rPr>
          <w:rFonts w:ascii="Arial" w:hAnsi="Arial" w:cs="Arial"/>
          <w:sz w:val="22"/>
          <w:szCs w:val="22"/>
        </w:rPr>
      </w:pPr>
    </w:p>
    <w:p w14:paraId="01B5E9AF" w14:textId="77777777" w:rsidR="00250249" w:rsidRDefault="00412067" w:rsidP="00412067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Strokovna izobrazba elektro stroke: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3101BC41" w14:textId="77777777" w:rsidTr="00034400">
        <w:tc>
          <w:tcPr>
            <w:tcW w:w="9486" w:type="dxa"/>
          </w:tcPr>
          <w:p w14:paraId="17158E53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1C81C6" w14:textId="77777777" w:rsidR="007F3921" w:rsidRPr="00250249" w:rsidRDefault="007F3921" w:rsidP="007F3921">
      <w:pPr>
        <w:pStyle w:val="Telobesedila"/>
        <w:rPr>
          <w:rFonts w:ascii="Arial" w:hAnsi="Arial" w:cs="Arial"/>
          <w:sz w:val="22"/>
          <w:szCs w:val="22"/>
        </w:rPr>
      </w:pPr>
    </w:p>
    <w:p w14:paraId="3B706BF1" w14:textId="77777777" w:rsidR="00250249" w:rsidRDefault="00305FBA" w:rsidP="00305FBA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Strokovna usposobljenost dizelski agregat: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4FB3DF9B" w14:textId="77777777" w:rsidTr="00034400">
        <w:tc>
          <w:tcPr>
            <w:tcW w:w="9486" w:type="dxa"/>
          </w:tcPr>
          <w:p w14:paraId="2A9FCE23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3AE2C1" w14:textId="77777777" w:rsidR="00305FBA" w:rsidRPr="00250249" w:rsidRDefault="00305FBA" w:rsidP="007F3921">
      <w:pPr>
        <w:pStyle w:val="Telobesedila"/>
        <w:rPr>
          <w:rFonts w:ascii="Arial" w:hAnsi="Arial" w:cs="Arial"/>
          <w:sz w:val="22"/>
          <w:szCs w:val="22"/>
        </w:rPr>
      </w:pPr>
    </w:p>
    <w:p w14:paraId="3D37AA01" w14:textId="77777777" w:rsidR="00250249" w:rsidRDefault="00305FBA" w:rsidP="007F392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Strokovna usposobljenost krmilnik: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134C2B38" w14:textId="77777777" w:rsidTr="00034400">
        <w:tc>
          <w:tcPr>
            <w:tcW w:w="9486" w:type="dxa"/>
          </w:tcPr>
          <w:p w14:paraId="4296190F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77E7E5" w14:textId="77777777" w:rsidR="00305FBA" w:rsidRPr="00250249" w:rsidRDefault="00305FBA" w:rsidP="007F3921">
      <w:pPr>
        <w:pStyle w:val="Telobesedila"/>
        <w:rPr>
          <w:rFonts w:ascii="Arial" w:hAnsi="Arial" w:cs="Arial"/>
          <w:sz w:val="22"/>
          <w:szCs w:val="22"/>
        </w:rPr>
      </w:pPr>
    </w:p>
    <w:p w14:paraId="5B7FDC83" w14:textId="77777777" w:rsidR="00250249" w:rsidRDefault="007F3921" w:rsidP="007F392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Delovne izkušnje oz. delovna doba: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0CC09176" w14:textId="77777777" w:rsidTr="00034400">
        <w:tc>
          <w:tcPr>
            <w:tcW w:w="9486" w:type="dxa"/>
          </w:tcPr>
          <w:p w14:paraId="6C22C3DB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CAF764" w14:textId="77777777" w:rsidR="007F3921" w:rsidRPr="00250249" w:rsidRDefault="007F3921" w:rsidP="007F3921">
      <w:pPr>
        <w:pStyle w:val="Telobesedila"/>
        <w:rPr>
          <w:rFonts w:ascii="Arial" w:hAnsi="Arial" w:cs="Arial"/>
          <w:sz w:val="22"/>
          <w:szCs w:val="22"/>
        </w:rPr>
      </w:pPr>
    </w:p>
    <w:p w14:paraId="28943D4A" w14:textId="77777777" w:rsidR="00250249" w:rsidRDefault="005A3B29" w:rsidP="005A3B29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Zaposlen v podjetju izvajalca (polni naziv):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56A360FB" w14:textId="77777777" w:rsidTr="00034400">
        <w:tc>
          <w:tcPr>
            <w:tcW w:w="9486" w:type="dxa"/>
          </w:tcPr>
          <w:p w14:paraId="52991ABB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960D32" w14:textId="107D3EDB" w:rsidR="007F3921" w:rsidRPr="00250249" w:rsidRDefault="007F3921" w:rsidP="007F3921">
      <w:pPr>
        <w:pStyle w:val="Telobesedila"/>
        <w:rPr>
          <w:rFonts w:ascii="Arial" w:hAnsi="Arial" w:cs="Arial"/>
          <w:sz w:val="22"/>
          <w:szCs w:val="22"/>
        </w:rPr>
      </w:pPr>
    </w:p>
    <w:p w14:paraId="686B3EB0" w14:textId="77777777" w:rsidR="00250249" w:rsidRDefault="007F3921" w:rsidP="007F392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Delovno mesto: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41FEE724" w14:textId="77777777" w:rsidTr="00034400">
        <w:tc>
          <w:tcPr>
            <w:tcW w:w="9486" w:type="dxa"/>
          </w:tcPr>
          <w:p w14:paraId="54CC7059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70657C" w14:textId="77777777" w:rsidR="007F3921" w:rsidRPr="00250249" w:rsidRDefault="007F3921" w:rsidP="007F3921">
      <w:pPr>
        <w:pStyle w:val="Telobesedila"/>
        <w:rPr>
          <w:rFonts w:ascii="Arial" w:hAnsi="Arial" w:cs="Arial"/>
          <w:sz w:val="22"/>
          <w:szCs w:val="22"/>
        </w:rPr>
      </w:pPr>
    </w:p>
    <w:p w14:paraId="7CF205CF" w14:textId="77777777" w:rsidR="007F3921" w:rsidRPr="00250249" w:rsidRDefault="007F3921" w:rsidP="007F3921">
      <w:pPr>
        <w:pStyle w:val="Telobesedila"/>
        <w:rPr>
          <w:rFonts w:ascii="Arial" w:hAnsi="Arial" w:cs="Arial"/>
          <w:i/>
          <w:sz w:val="22"/>
          <w:szCs w:val="22"/>
        </w:rPr>
      </w:pPr>
      <w:r w:rsidRPr="00250249">
        <w:rPr>
          <w:rFonts w:ascii="Arial" w:hAnsi="Arial" w:cs="Arial"/>
          <w:i/>
          <w:sz w:val="22"/>
          <w:szCs w:val="22"/>
        </w:rPr>
        <w:t>Ponudnik izpolni z zahtevanimi podatki, naročnik pa si pridržuje pravico do preverbe verodostojnosti njegove izjave.</w:t>
      </w:r>
    </w:p>
    <w:p w14:paraId="6BD5C624" w14:textId="77777777" w:rsidR="007F3921" w:rsidRPr="00250249" w:rsidRDefault="007F3921" w:rsidP="007F3921">
      <w:pPr>
        <w:rPr>
          <w:rFonts w:ascii="Arial" w:hAnsi="Arial" w:cs="Arial"/>
          <w:sz w:val="22"/>
          <w:szCs w:val="22"/>
          <w:bdr w:val="single" w:sz="4" w:space="0" w:color="auto" w:frame="1"/>
        </w:rPr>
      </w:pPr>
    </w:p>
    <w:p w14:paraId="4064FEEA" w14:textId="77777777" w:rsidR="00250249" w:rsidRDefault="00250249" w:rsidP="00250249">
      <w:pPr>
        <w:pStyle w:val="Telobesedila"/>
        <w:rPr>
          <w:rFonts w:ascii="Arial" w:hAnsi="Arial" w:cs="Arial"/>
          <w:sz w:val="22"/>
          <w:szCs w:val="22"/>
        </w:rPr>
      </w:pPr>
    </w:p>
    <w:p w14:paraId="031F3B4F" w14:textId="31590D6E" w:rsidR="007F3921" w:rsidRPr="00250249" w:rsidRDefault="00250249" w:rsidP="00250249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Obvezna priloga:</w:t>
      </w:r>
    </w:p>
    <w:p w14:paraId="1C9F9B45" w14:textId="77777777" w:rsidR="007F3921" w:rsidRPr="00250249" w:rsidRDefault="007F3921" w:rsidP="007F3921">
      <w:pPr>
        <w:rPr>
          <w:rFonts w:ascii="Arial" w:hAnsi="Arial" w:cs="Arial"/>
          <w:sz w:val="22"/>
          <w:szCs w:val="22"/>
          <w:bdr w:val="single" w:sz="4" w:space="0" w:color="auto" w:frame="1"/>
        </w:rPr>
      </w:pPr>
    </w:p>
    <w:p w14:paraId="6CDA1323" w14:textId="5D263BCF" w:rsidR="00F75D10" w:rsidRPr="00250249" w:rsidRDefault="00F75D10" w:rsidP="007901BB">
      <w:pPr>
        <w:pStyle w:val="Odstavekseznama"/>
        <w:numPr>
          <w:ilvl w:val="0"/>
          <w:numId w:val="35"/>
        </w:numPr>
        <w:rPr>
          <w:rFonts w:ascii="Arial" w:hAnsi="Arial" w:cs="Arial"/>
          <w:bCs/>
          <w:sz w:val="22"/>
          <w:szCs w:val="22"/>
        </w:rPr>
      </w:pPr>
      <w:r w:rsidRPr="00250249">
        <w:rPr>
          <w:rFonts w:ascii="Arial" w:hAnsi="Arial" w:cs="Arial"/>
          <w:i/>
          <w:sz w:val="22"/>
          <w:szCs w:val="22"/>
        </w:rPr>
        <w:t>dokazilo o zaposlitvi</w:t>
      </w:r>
      <w:r w:rsidR="007901BB" w:rsidRPr="00250249">
        <w:rPr>
          <w:rFonts w:ascii="Arial" w:hAnsi="Arial" w:cs="Arial"/>
          <w:i/>
          <w:sz w:val="22"/>
          <w:szCs w:val="22"/>
        </w:rPr>
        <w:t xml:space="preserve"> </w:t>
      </w:r>
      <w:r w:rsidR="007901BB" w:rsidRPr="00250249">
        <w:rPr>
          <w:rFonts w:ascii="Arial" w:hAnsi="Arial" w:cs="Arial"/>
          <w:sz w:val="22"/>
          <w:szCs w:val="22"/>
        </w:rPr>
        <w:t>(izpis po obdobjih zdravstvenega zavarovanja v RS Sloveniji izdanega od ZPIZ po 1.1.201</w:t>
      </w:r>
      <w:r w:rsidR="00DB7233" w:rsidRPr="00250249">
        <w:rPr>
          <w:rFonts w:ascii="Arial" w:hAnsi="Arial" w:cs="Arial"/>
          <w:sz w:val="22"/>
          <w:szCs w:val="22"/>
        </w:rPr>
        <w:t>0</w:t>
      </w:r>
      <w:r w:rsidR="007901BB" w:rsidRPr="00250249">
        <w:rPr>
          <w:rFonts w:ascii="Arial" w:hAnsi="Arial" w:cs="Arial"/>
          <w:sz w:val="22"/>
          <w:szCs w:val="22"/>
        </w:rPr>
        <w:t>).</w:t>
      </w:r>
    </w:p>
    <w:p w14:paraId="521AD6E6" w14:textId="77777777" w:rsidR="007F3921" w:rsidRPr="00250249" w:rsidRDefault="007F3921" w:rsidP="007F3921">
      <w:pPr>
        <w:numPr>
          <w:ilvl w:val="0"/>
          <w:numId w:val="35"/>
        </w:numPr>
        <w:rPr>
          <w:rFonts w:ascii="Arial" w:hAnsi="Arial" w:cs="Arial"/>
          <w:i/>
          <w:sz w:val="22"/>
          <w:szCs w:val="22"/>
        </w:rPr>
      </w:pPr>
      <w:r w:rsidRPr="00250249">
        <w:rPr>
          <w:rFonts w:ascii="Arial" w:hAnsi="Arial" w:cs="Arial"/>
          <w:i/>
          <w:sz w:val="22"/>
          <w:szCs w:val="22"/>
        </w:rPr>
        <w:t>dokazilo o izobrazbi</w:t>
      </w:r>
    </w:p>
    <w:p w14:paraId="6AB32066" w14:textId="47483D56" w:rsidR="00C310A7" w:rsidRPr="00250249" w:rsidRDefault="00C310A7" w:rsidP="007F3921">
      <w:pPr>
        <w:numPr>
          <w:ilvl w:val="0"/>
          <w:numId w:val="35"/>
        </w:numPr>
        <w:rPr>
          <w:rFonts w:ascii="Arial" w:hAnsi="Arial" w:cs="Arial"/>
          <w:i/>
          <w:sz w:val="22"/>
          <w:szCs w:val="22"/>
        </w:rPr>
      </w:pPr>
      <w:r w:rsidRPr="00250249">
        <w:rPr>
          <w:rFonts w:ascii="Arial" w:hAnsi="Arial" w:cs="Arial"/>
          <w:i/>
          <w:sz w:val="22"/>
          <w:szCs w:val="22"/>
        </w:rPr>
        <w:t xml:space="preserve">dokazilo </w:t>
      </w:r>
      <w:r w:rsidRPr="00250249">
        <w:rPr>
          <w:rFonts w:ascii="Arial" w:hAnsi="Arial" w:cs="Arial"/>
          <w:sz w:val="22"/>
          <w:szCs w:val="22"/>
        </w:rPr>
        <w:t>usposobljenost dizelski agregat</w:t>
      </w:r>
      <w:r w:rsidR="00CD17C4" w:rsidRPr="00250249">
        <w:rPr>
          <w:rFonts w:ascii="Arial" w:hAnsi="Arial" w:cs="Arial"/>
          <w:sz w:val="22"/>
          <w:szCs w:val="22"/>
        </w:rPr>
        <w:t xml:space="preserve"> + krmilnik + set za sinhronizacijo</w:t>
      </w:r>
    </w:p>
    <w:p w14:paraId="03D26088" w14:textId="77777777" w:rsidR="00CD17C4" w:rsidRPr="00250249" w:rsidRDefault="00CD17C4" w:rsidP="00E74518">
      <w:pPr>
        <w:rPr>
          <w:rFonts w:ascii="Arial" w:hAnsi="Arial" w:cs="Arial"/>
          <w:i/>
          <w:sz w:val="22"/>
          <w:szCs w:val="22"/>
        </w:rPr>
      </w:pPr>
    </w:p>
    <w:p w14:paraId="5A25085E" w14:textId="77777777" w:rsidR="00CD17C4" w:rsidRPr="00250249" w:rsidRDefault="00CD17C4" w:rsidP="00CD17C4">
      <w:pPr>
        <w:ind w:left="181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OPOMBA:</w:t>
      </w:r>
    </w:p>
    <w:p w14:paraId="3F747BEB" w14:textId="197EA9BE" w:rsidR="007F3921" w:rsidRPr="00E74518" w:rsidRDefault="00CD17C4" w:rsidP="00E74518">
      <w:pPr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Obrazec se fotokopira.</w:t>
      </w:r>
    </w:p>
    <w:p w14:paraId="72C2B545" w14:textId="77777777" w:rsidR="007F3921" w:rsidRPr="00250249" w:rsidRDefault="007F3921" w:rsidP="007F3921">
      <w:pPr>
        <w:ind w:left="5664" w:hanging="5664"/>
        <w:rPr>
          <w:rFonts w:ascii="Arial" w:hAnsi="Arial" w:cs="Arial"/>
          <w:sz w:val="22"/>
          <w:szCs w:val="22"/>
        </w:rPr>
      </w:pPr>
    </w:p>
    <w:p w14:paraId="32B0FC2C" w14:textId="56058E17" w:rsidR="007F3921" w:rsidRDefault="007F3921" w:rsidP="007F3921">
      <w:pPr>
        <w:ind w:left="5664" w:hanging="5664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 xml:space="preserve">Kraj in datum:  </w:t>
      </w:r>
      <w:r w:rsidRPr="00250249">
        <w:rPr>
          <w:rFonts w:ascii="Arial" w:hAnsi="Arial" w:cs="Arial"/>
          <w:sz w:val="22"/>
          <w:szCs w:val="22"/>
        </w:rPr>
        <w:tab/>
        <w:t>Ime, priimek, žig in podpis odgovorne osebe</w:t>
      </w:r>
      <w:r w:rsidR="00CD17C4" w:rsidRPr="00250249">
        <w:rPr>
          <w:rFonts w:ascii="Arial" w:hAnsi="Arial" w:cs="Arial"/>
          <w:sz w:val="22"/>
          <w:szCs w:val="22"/>
        </w:rPr>
        <w:t xml:space="preserve"> ponudnika</w:t>
      </w:r>
    </w:p>
    <w:p w14:paraId="2E28E38B" w14:textId="71AE2781" w:rsidR="00E74518" w:rsidRDefault="00E74518" w:rsidP="007F3921">
      <w:pPr>
        <w:ind w:left="5664" w:hanging="5664"/>
        <w:rPr>
          <w:rFonts w:ascii="Arial" w:hAnsi="Arial" w:cs="Arial"/>
          <w:sz w:val="22"/>
          <w:szCs w:val="22"/>
        </w:rPr>
      </w:pPr>
    </w:p>
    <w:p w14:paraId="412E822A" w14:textId="77777777" w:rsidR="00E74518" w:rsidRPr="00250249" w:rsidRDefault="00E74518" w:rsidP="007F3921">
      <w:pPr>
        <w:ind w:left="5664" w:hanging="5664"/>
        <w:rPr>
          <w:rFonts w:ascii="Arial" w:hAnsi="Arial" w:cs="Arial"/>
          <w:sz w:val="22"/>
          <w:szCs w:val="22"/>
        </w:rPr>
      </w:pPr>
    </w:p>
    <w:p w14:paraId="4AC6F13C" w14:textId="77777777" w:rsidR="00C310A7" w:rsidRPr="00250249" w:rsidRDefault="00C310A7" w:rsidP="007F3921">
      <w:pPr>
        <w:ind w:left="5664" w:hanging="5664"/>
        <w:rPr>
          <w:rFonts w:ascii="Arial" w:hAnsi="Arial" w:cs="Arial"/>
          <w:sz w:val="22"/>
          <w:szCs w:val="22"/>
        </w:rPr>
      </w:pPr>
    </w:p>
    <w:p w14:paraId="40CA4BED" w14:textId="7BF31784" w:rsidR="00885358" w:rsidRPr="00250249" w:rsidRDefault="00885358" w:rsidP="00CD17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E74518" w:rsidRPr="00A1445A" w14:paraId="423E7912" w14:textId="77777777" w:rsidTr="00034400">
        <w:tc>
          <w:tcPr>
            <w:tcW w:w="4039" w:type="dxa"/>
            <w:tcBorders>
              <w:bottom w:val="single" w:sz="4" w:space="0" w:color="auto"/>
            </w:tcBorders>
            <w:shd w:val="clear" w:color="auto" w:fill="auto"/>
          </w:tcPr>
          <w:p w14:paraId="2B429087" w14:textId="77777777" w:rsidR="00E74518" w:rsidRPr="00A04B00" w:rsidRDefault="00E74518" w:rsidP="00034400">
            <w:pPr>
              <w:ind w:right="6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4B0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Zavod Republike Slovenije</w:t>
            </w:r>
          </w:p>
          <w:p w14:paraId="33AF4EDB" w14:textId="77777777" w:rsidR="00E74518" w:rsidRPr="00A04B00" w:rsidRDefault="00E74518" w:rsidP="00034400">
            <w:pPr>
              <w:ind w:right="6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4B00">
              <w:rPr>
                <w:rFonts w:ascii="Arial" w:hAnsi="Arial" w:cs="Arial"/>
                <w:b/>
                <w:color w:val="000000"/>
                <w:sz w:val="22"/>
                <w:szCs w:val="22"/>
              </w:rPr>
              <w:t>za blagovne rezerve</w:t>
            </w:r>
          </w:p>
          <w:p w14:paraId="6770E9CB" w14:textId="77777777" w:rsidR="00E74518" w:rsidRPr="00A04B00" w:rsidRDefault="00E74518" w:rsidP="00034400">
            <w:pPr>
              <w:ind w:right="6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1C60076" w14:textId="77777777" w:rsidR="00E74518" w:rsidRPr="00C0552D" w:rsidRDefault="00E74518" w:rsidP="00034400">
            <w:pPr>
              <w:ind w:right="6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  <w:r w:rsidRPr="00C0552D"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  <w:t>Dunajska cesta 106, SI-1000 Ljubljana</w:t>
            </w:r>
          </w:p>
          <w:p w14:paraId="540CA866" w14:textId="77777777" w:rsidR="00E74518" w:rsidRDefault="00E74518" w:rsidP="00034400">
            <w:pP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C0552D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Slovenija</w:t>
            </w:r>
          </w:p>
          <w:p w14:paraId="04A542E0" w14:textId="77777777" w:rsidR="00E74518" w:rsidRPr="00C0552D" w:rsidRDefault="00E74518" w:rsidP="00034400">
            <w:pP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3033B7A" w14:textId="77777777" w:rsidR="00E74518" w:rsidRPr="00A1445A" w:rsidRDefault="00E74518" w:rsidP="0003440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  <w:lang w:eastAsia="sl-SI"/>
              </w:rPr>
              <w:drawing>
                <wp:inline distT="0" distB="0" distL="0" distR="0" wp14:anchorId="2B6509AF" wp14:editId="5E3136C5">
                  <wp:extent cx="619125" cy="714375"/>
                  <wp:effectExtent l="0" t="0" r="9525" b="9525"/>
                  <wp:docPr id="3" name="Slika 3" descr="ZRSB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RSB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5" w:type="dxa"/>
            <w:tcBorders>
              <w:bottom w:val="single" w:sz="4" w:space="0" w:color="auto"/>
            </w:tcBorders>
            <w:shd w:val="clear" w:color="auto" w:fill="auto"/>
          </w:tcPr>
          <w:p w14:paraId="3E0DA8B0" w14:textId="77777777" w:rsidR="00E74518" w:rsidRDefault="00E74518" w:rsidP="00034400">
            <w:pPr>
              <w:pStyle w:val="Noga"/>
              <w:tabs>
                <w:tab w:val="clear" w:pos="4536"/>
                <w:tab w:val="clear" w:pos="9072"/>
                <w:tab w:val="left" w:pos="1309"/>
              </w:tabs>
              <w:jc w:val="right"/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A1445A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>+386 (0) 1 589 73 00</w:t>
            </w:r>
          </w:p>
          <w:p w14:paraId="2D0D3AF6" w14:textId="77777777" w:rsidR="00E74518" w:rsidRPr="00A1445A" w:rsidRDefault="00E74518" w:rsidP="00034400">
            <w:pPr>
              <w:pStyle w:val="Noga"/>
              <w:tabs>
                <w:tab w:val="clear" w:pos="4536"/>
                <w:tab w:val="clear" w:pos="9072"/>
                <w:tab w:val="left" w:pos="1309"/>
              </w:tabs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hyperlink w:history="1">
              <w:r w:rsidRPr="005C2572">
                <w:rPr>
                  <w:rStyle w:val="Hiperpovezava"/>
                  <w:rFonts w:ascii="Arial" w:hAnsi="Arial" w:cs="Arial"/>
                  <w:sz w:val="20"/>
                  <w:szCs w:val="20"/>
                </w:rPr>
                <w:t>info@dbr.si</w:t>
              </w:r>
            </w:hyperlink>
          </w:p>
          <w:p w14:paraId="6F9BACBB" w14:textId="77777777" w:rsidR="00E74518" w:rsidRPr="00A1445A" w:rsidRDefault="00E74518" w:rsidP="00034400">
            <w:pPr>
              <w:tabs>
                <w:tab w:val="left" w:pos="1309"/>
              </w:tabs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hyperlink w:history="1">
              <w:r w:rsidRPr="005C2572">
                <w:rPr>
                  <w:rStyle w:val="Hiperpovezava"/>
                  <w:rFonts w:ascii="Arial" w:hAnsi="Arial" w:cs="Arial"/>
                  <w:sz w:val="20"/>
                  <w:szCs w:val="20"/>
                </w:rPr>
                <w:t>www.dbr.si</w:t>
              </w:r>
            </w:hyperlink>
          </w:p>
        </w:tc>
      </w:tr>
    </w:tbl>
    <w:p w14:paraId="71B77A2F" w14:textId="77777777" w:rsidR="00E74518" w:rsidRPr="00FC6CF0" w:rsidRDefault="00E74518" w:rsidP="00E74518">
      <w:pPr>
        <w:pStyle w:val="Glava"/>
        <w:rPr>
          <w:rFonts w:ascii="Arial" w:hAnsi="Arial" w:cs="Arial"/>
          <w:sz w:val="2"/>
          <w:szCs w:val="2"/>
        </w:rPr>
      </w:pPr>
    </w:p>
    <w:p w14:paraId="26D74454" w14:textId="77777777" w:rsidR="00E74518" w:rsidRPr="00FC6CF0" w:rsidRDefault="00E74518" w:rsidP="00E74518">
      <w:pPr>
        <w:pStyle w:val="Glava"/>
        <w:rPr>
          <w:rFonts w:ascii="Arial" w:hAnsi="Arial" w:cs="Arial"/>
          <w:sz w:val="2"/>
          <w:szCs w:val="2"/>
        </w:rPr>
      </w:pPr>
    </w:p>
    <w:p w14:paraId="302F3F20" w14:textId="02789D49" w:rsidR="00E74518" w:rsidRDefault="00E74518" w:rsidP="00E74518">
      <w:pPr>
        <w:rPr>
          <w:rFonts w:ascii="Arial" w:hAnsi="Arial" w:cs="Arial"/>
          <w:sz w:val="16"/>
          <w:szCs w:val="16"/>
        </w:rPr>
      </w:pPr>
      <w:r w:rsidRPr="00E74518">
        <w:rPr>
          <w:rFonts w:ascii="Arial" w:hAnsi="Arial" w:cs="Arial"/>
          <w:sz w:val="16"/>
          <w:szCs w:val="16"/>
        </w:rPr>
        <w:t>ODPRTI POSTOPEK</w:t>
      </w:r>
      <w:r>
        <w:rPr>
          <w:rFonts w:ascii="Arial" w:hAnsi="Arial" w:cs="Arial"/>
          <w:sz w:val="16"/>
          <w:szCs w:val="16"/>
        </w:rPr>
        <w:t xml:space="preserve"> – BLAGO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OBR 2.18b</w:t>
      </w:r>
    </w:p>
    <w:p w14:paraId="4FDB6E9C" w14:textId="77777777" w:rsidR="00E74518" w:rsidRDefault="00E74518" w:rsidP="0026260A">
      <w:pPr>
        <w:rPr>
          <w:rFonts w:ascii="Arial" w:hAnsi="Arial" w:cs="Arial"/>
          <w:b/>
          <w:sz w:val="20"/>
          <w:szCs w:val="20"/>
        </w:rPr>
      </w:pPr>
    </w:p>
    <w:p w14:paraId="45FFBCE1" w14:textId="53AA85CA" w:rsidR="0026260A" w:rsidRPr="00E74518" w:rsidRDefault="0026260A" w:rsidP="0026260A">
      <w:pPr>
        <w:rPr>
          <w:rFonts w:ascii="Arial" w:hAnsi="Arial" w:cs="Arial"/>
          <w:b/>
          <w:sz w:val="20"/>
          <w:szCs w:val="20"/>
        </w:rPr>
      </w:pPr>
      <w:r w:rsidRPr="00E74518">
        <w:rPr>
          <w:rFonts w:ascii="Arial" w:hAnsi="Arial" w:cs="Arial"/>
          <w:b/>
          <w:sz w:val="20"/>
          <w:szCs w:val="20"/>
        </w:rPr>
        <w:t>Referenčno potrdilo</w:t>
      </w:r>
    </w:p>
    <w:p w14:paraId="7EFDDE06" w14:textId="77777777" w:rsidR="0026260A" w:rsidRPr="00E74518" w:rsidRDefault="0026260A" w:rsidP="0026260A">
      <w:pPr>
        <w:rPr>
          <w:rFonts w:ascii="Arial" w:hAnsi="Arial" w:cs="Arial"/>
          <w:b/>
          <w:sz w:val="20"/>
          <w:szCs w:val="20"/>
        </w:rPr>
      </w:pPr>
    </w:p>
    <w:p w14:paraId="6C3B87A9" w14:textId="77777777" w:rsidR="0026260A" w:rsidRPr="00E74518" w:rsidRDefault="0026260A" w:rsidP="0026260A">
      <w:pPr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 xml:space="preserve">Potrjevalec reference (naziv in naslov podjetja): </w:t>
      </w:r>
    </w:p>
    <w:p w14:paraId="42D0456C" w14:textId="77777777" w:rsidR="0026260A" w:rsidRPr="00E74518" w:rsidRDefault="0026260A" w:rsidP="0026260A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7EDB8340" w14:textId="77777777" w:rsidTr="00034400">
        <w:tc>
          <w:tcPr>
            <w:tcW w:w="9486" w:type="dxa"/>
          </w:tcPr>
          <w:p w14:paraId="6AF61DA0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5EC25A" w14:textId="77777777" w:rsidR="0026260A" w:rsidRPr="00E74518" w:rsidRDefault="0026260A" w:rsidP="0026260A">
      <w:pPr>
        <w:ind w:left="181"/>
        <w:jc w:val="center"/>
        <w:rPr>
          <w:rFonts w:ascii="Arial" w:hAnsi="Arial" w:cs="Arial"/>
          <w:sz w:val="20"/>
          <w:szCs w:val="20"/>
        </w:rPr>
      </w:pPr>
    </w:p>
    <w:p w14:paraId="25507A91" w14:textId="77777777" w:rsidR="00E74518" w:rsidRDefault="00E74518" w:rsidP="0026260A">
      <w:pPr>
        <w:ind w:left="181"/>
        <w:jc w:val="center"/>
        <w:rPr>
          <w:rFonts w:ascii="Arial" w:hAnsi="Arial" w:cs="Arial"/>
          <w:b/>
          <w:sz w:val="20"/>
          <w:szCs w:val="20"/>
        </w:rPr>
      </w:pPr>
    </w:p>
    <w:p w14:paraId="4A52BCE7" w14:textId="1B7ADD00" w:rsidR="0026260A" w:rsidRDefault="0026260A" w:rsidP="0026260A">
      <w:pPr>
        <w:ind w:left="181"/>
        <w:jc w:val="center"/>
        <w:rPr>
          <w:rFonts w:ascii="Arial" w:hAnsi="Arial" w:cs="Arial"/>
          <w:b/>
          <w:sz w:val="20"/>
          <w:szCs w:val="20"/>
        </w:rPr>
      </w:pPr>
      <w:r w:rsidRPr="00E74518">
        <w:rPr>
          <w:rFonts w:ascii="Arial" w:hAnsi="Arial" w:cs="Arial"/>
          <w:b/>
          <w:sz w:val="20"/>
          <w:szCs w:val="20"/>
        </w:rPr>
        <w:t>I</w:t>
      </w:r>
      <w:r w:rsidR="00E74518">
        <w:rPr>
          <w:rFonts w:ascii="Arial" w:hAnsi="Arial" w:cs="Arial"/>
          <w:b/>
          <w:sz w:val="20"/>
          <w:szCs w:val="20"/>
        </w:rPr>
        <w:t xml:space="preserve"> </w:t>
      </w:r>
      <w:r w:rsidRPr="00E74518">
        <w:rPr>
          <w:rFonts w:ascii="Arial" w:hAnsi="Arial" w:cs="Arial"/>
          <w:b/>
          <w:sz w:val="20"/>
          <w:szCs w:val="20"/>
        </w:rPr>
        <w:t>Z</w:t>
      </w:r>
      <w:r w:rsidR="00E74518">
        <w:rPr>
          <w:rFonts w:ascii="Arial" w:hAnsi="Arial" w:cs="Arial"/>
          <w:b/>
          <w:sz w:val="20"/>
          <w:szCs w:val="20"/>
        </w:rPr>
        <w:t xml:space="preserve"> </w:t>
      </w:r>
      <w:r w:rsidRPr="00E74518">
        <w:rPr>
          <w:rFonts w:ascii="Arial" w:hAnsi="Arial" w:cs="Arial"/>
          <w:b/>
          <w:sz w:val="20"/>
          <w:szCs w:val="20"/>
        </w:rPr>
        <w:t>J</w:t>
      </w:r>
      <w:r w:rsidR="00E74518">
        <w:rPr>
          <w:rFonts w:ascii="Arial" w:hAnsi="Arial" w:cs="Arial"/>
          <w:b/>
          <w:sz w:val="20"/>
          <w:szCs w:val="20"/>
        </w:rPr>
        <w:t xml:space="preserve"> </w:t>
      </w:r>
      <w:r w:rsidRPr="00E74518">
        <w:rPr>
          <w:rFonts w:ascii="Arial" w:hAnsi="Arial" w:cs="Arial"/>
          <w:b/>
          <w:sz w:val="20"/>
          <w:szCs w:val="20"/>
        </w:rPr>
        <w:t>A</w:t>
      </w:r>
      <w:r w:rsidR="00E74518">
        <w:rPr>
          <w:rFonts w:ascii="Arial" w:hAnsi="Arial" w:cs="Arial"/>
          <w:b/>
          <w:sz w:val="20"/>
          <w:szCs w:val="20"/>
        </w:rPr>
        <w:t xml:space="preserve"> </w:t>
      </w:r>
      <w:r w:rsidRPr="00E74518">
        <w:rPr>
          <w:rFonts w:ascii="Arial" w:hAnsi="Arial" w:cs="Arial"/>
          <w:b/>
          <w:sz w:val="20"/>
          <w:szCs w:val="20"/>
        </w:rPr>
        <w:t>V</w:t>
      </w:r>
      <w:r w:rsidR="00E74518">
        <w:rPr>
          <w:rFonts w:ascii="Arial" w:hAnsi="Arial" w:cs="Arial"/>
          <w:b/>
          <w:sz w:val="20"/>
          <w:szCs w:val="20"/>
        </w:rPr>
        <w:t xml:space="preserve"> </w:t>
      </w:r>
      <w:r w:rsidRPr="00E74518">
        <w:rPr>
          <w:rFonts w:ascii="Arial" w:hAnsi="Arial" w:cs="Arial"/>
          <w:b/>
          <w:sz w:val="20"/>
          <w:szCs w:val="20"/>
        </w:rPr>
        <w:t xml:space="preserve">A </w:t>
      </w:r>
    </w:p>
    <w:p w14:paraId="537D180C" w14:textId="77777777" w:rsidR="00E74518" w:rsidRPr="00E74518" w:rsidRDefault="00E74518" w:rsidP="0026260A">
      <w:pPr>
        <w:ind w:left="181"/>
        <w:jc w:val="center"/>
        <w:rPr>
          <w:rFonts w:ascii="Arial" w:hAnsi="Arial" w:cs="Arial"/>
          <w:b/>
          <w:sz w:val="20"/>
          <w:szCs w:val="20"/>
        </w:rPr>
      </w:pPr>
    </w:p>
    <w:p w14:paraId="6325CB53" w14:textId="77777777" w:rsidR="0026260A" w:rsidRPr="00E74518" w:rsidRDefault="0026260A" w:rsidP="0026260A">
      <w:pPr>
        <w:rPr>
          <w:rFonts w:ascii="Arial" w:hAnsi="Arial" w:cs="Arial"/>
          <w:sz w:val="20"/>
          <w:szCs w:val="20"/>
        </w:rPr>
      </w:pPr>
    </w:p>
    <w:p w14:paraId="3BF60E16" w14:textId="77777777" w:rsidR="0026260A" w:rsidRPr="00E74518" w:rsidRDefault="0026260A" w:rsidP="0026260A">
      <w:pPr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Izjavljamo, da je izvajalec del (naziv in naslov podjetja):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318F03C1" w14:textId="77777777" w:rsidTr="00034400">
        <w:tc>
          <w:tcPr>
            <w:tcW w:w="9486" w:type="dxa"/>
          </w:tcPr>
          <w:p w14:paraId="46471F77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1F8533" w14:textId="77777777" w:rsidR="00E74518" w:rsidRDefault="00E74518" w:rsidP="0026260A">
      <w:pPr>
        <w:rPr>
          <w:rFonts w:ascii="Arial" w:hAnsi="Arial" w:cs="Arial"/>
          <w:sz w:val="20"/>
          <w:szCs w:val="20"/>
        </w:rPr>
      </w:pPr>
    </w:p>
    <w:p w14:paraId="648A95CA" w14:textId="568FCFB0" w:rsidR="0026260A" w:rsidRPr="00E74518" w:rsidRDefault="0026260A" w:rsidP="0026260A">
      <w:pPr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na podlagi našega naročila kvalitetno in v dogovorjenih rokih izvedel referenčno delo.</w:t>
      </w:r>
    </w:p>
    <w:p w14:paraId="33A1538E" w14:textId="77777777" w:rsidR="0026260A" w:rsidRPr="00E74518" w:rsidRDefault="0026260A" w:rsidP="0026260A">
      <w:pPr>
        <w:rPr>
          <w:rFonts w:ascii="Arial" w:hAnsi="Arial" w:cs="Arial"/>
          <w:sz w:val="20"/>
          <w:szCs w:val="20"/>
          <w:lang w:eastAsia="sl-SI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6"/>
        <w:gridCol w:w="4999"/>
      </w:tblGrid>
      <w:tr w:rsidR="0026260A" w:rsidRPr="00E74518" w14:paraId="4063D907" w14:textId="77777777" w:rsidTr="00885358"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3B03" w14:textId="77777777" w:rsidR="0026260A" w:rsidRPr="00E74518" w:rsidRDefault="0026260A" w:rsidP="006202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4518">
              <w:rPr>
                <w:rFonts w:ascii="Arial" w:hAnsi="Arial" w:cs="Arial"/>
                <w:b/>
                <w:sz w:val="20"/>
                <w:szCs w:val="20"/>
              </w:rPr>
              <w:t>Besedilo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C66C" w14:textId="77777777" w:rsidR="0026260A" w:rsidRPr="00E74518" w:rsidRDefault="0026260A" w:rsidP="006202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4518">
              <w:rPr>
                <w:rFonts w:ascii="Arial" w:hAnsi="Arial" w:cs="Arial"/>
                <w:b/>
                <w:sz w:val="20"/>
                <w:szCs w:val="20"/>
              </w:rPr>
              <w:t>Izpolni potrjevalec reference</w:t>
            </w:r>
          </w:p>
        </w:tc>
      </w:tr>
      <w:tr w:rsidR="0026260A" w:rsidRPr="00E74518" w14:paraId="63B39B29" w14:textId="77777777" w:rsidTr="00885358"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F3E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Številka pogodbe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D81D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60A" w:rsidRPr="00E74518" w14:paraId="7566F676" w14:textId="77777777" w:rsidTr="00885358"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70CC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Naziv projekta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3A72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60A" w:rsidRPr="00E74518" w14:paraId="53D6AC69" w14:textId="77777777" w:rsidTr="00885358"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FEE9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Dela končana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F5CE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60A" w:rsidRPr="00E74518" w14:paraId="18419018" w14:textId="77777777" w:rsidTr="00885358"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2A68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Kraj izvedbe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D80F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60A" w:rsidRPr="00E74518" w14:paraId="68700905" w14:textId="77777777" w:rsidTr="00885358"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A3BA" w14:textId="7A234BE1" w:rsidR="0026260A" w:rsidRPr="00E74518" w:rsidRDefault="002B09CF" w:rsidP="00CD17C4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E74518">
              <w:rPr>
                <w:rFonts w:ascii="Arial" w:hAnsi="Arial" w:cs="Arial"/>
                <w:sz w:val="20"/>
                <w:szCs w:val="20"/>
                <w:lang w:eastAsia="sl-SI"/>
              </w:rPr>
              <w:t>D</w:t>
            </w:r>
            <w:r w:rsidR="00E1793C" w:rsidRPr="00E74518">
              <w:rPr>
                <w:rFonts w:ascii="Arial" w:hAnsi="Arial" w:cs="Arial"/>
                <w:sz w:val="20"/>
                <w:szCs w:val="20"/>
                <w:lang w:eastAsia="sl-SI"/>
              </w:rPr>
              <w:t>obav</w:t>
            </w:r>
            <w:r w:rsidRPr="00E74518">
              <w:rPr>
                <w:rFonts w:ascii="Arial" w:hAnsi="Arial" w:cs="Arial"/>
                <w:sz w:val="20"/>
                <w:szCs w:val="20"/>
                <w:lang w:eastAsia="sl-SI"/>
              </w:rPr>
              <w:t>a</w:t>
            </w:r>
            <w:r w:rsidR="00E1793C" w:rsidRPr="00E74518">
              <w:rPr>
                <w:rFonts w:ascii="Arial" w:hAnsi="Arial" w:cs="Arial"/>
                <w:sz w:val="20"/>
                <w:szCs w:val="20"/>
                <w:lang w:eastAsia="sl-SI"/>
              </w:rPr>
              <w:t>, montaž</w:t>
            </w:r>
            <w:r w:rsidRPr="00E74518">
              <w:rPr>
                <w:rFonts w:ascii="Arial" w:hAnsi="Arial" w:cs="Arial"/>
                <w:sz w:val="20"/>
                <w:szCs w:val="20"/>
                <w:lang w:eastAsia="sl-SI"/>
              </w:rPr>
              <w:t>a</w:t>
            </w:r>
            <w:r w:rsidR="00E1793C" w:rsidRPr="00E74518">
              <w:rPr>
                <w:rFonts w:ascii="Arial" w:hAnsi="Arial" w:cs="Arial"/>
                <w:sz w:val="20"/>
                <w:szCs w:val="20"/>
                <w:lang w:eastAsia="sl-SI"/>
              </w:rPr>
              <w:t xml:space="preserve"> in zagon s preizkusom delovanja dizelskega agregata za rezervno napajanje ob</w:t>
            </w:r>
            <w:r w:rsidR="00885358" w:rsidRPr="00E74518">
              <w:rPr>
                <w:rFonts w:ascii="Arial" w:hAnsi="Arial" w:cs="Arial"/>
                <w:sz w:val="20"/>
                <w:szCs w:val="20"/>
                <w:lang w:eastAsia="sl-SI"/>
              </w:rPr>
              <w:t xml:space="preserve">jekta trajne moči (P. R. P.) </w:t>
            </w:r>
            <w:r w:rsidR="00CD17C4" w:rsidRPr="00E74518">
              <w:rPr>
                <w:rFonts w:ascii="Arial" w:hAnsi="Arial" w:cs="Arial"/>
                <w:sz w:val="20"/>
                <w:szCs w:val="20"/>
                <w:lang w:eastAsia="sl-SI"/>
              </w:rPr>
              <w:t>40</w:t>
            </w:r>
            <w:r w:rsidR="00885358" w:rsidRPr="00E74518">
              <w:rPr>
                <w:rFonts w:ascii="Arial" w:hAnsi="Arial" w:cs="Arial"/>
                <w:sz w:val="20"/>
                <w:szCs w:val="20"/>
                <w:lang w:eastAsia="sl-SI"/>
              </w:rPr>
              <w:t>0</w:t>
            </w:r>
            <w:r w:rsidR="00E1793C" w:rsidRPr="00E74518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kVA ali več, z vgrajenim krmilnikom</w:t>
            </w:r>
            <w:r w:rsidR="00CD17C4" w:rsidRPr="00E74518">
              <w:rPr>
                <w:rFonts w:ascii="Arial" w:hAnsi="Arial" w:cs="Arial"/>
                <w:sz w:val="20"/>
                <w:szCs w:val="20"/>
                <w:lang w:eastAsia="sl-SI"/>
              </w:rPr>
              <w:t xml:space="preserve"> ter kovčkom za sinhronizacijo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DECE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833C36" w14:textId="18BCB199" w:rsidR="002B09CF" w:rsidRPr="00E74518" w:rsidRDefault="004F4C80" w:rsidP="0026260A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Podatki</w:t>
            </w:r>
            <w:r w:rsidR="002B09CF" w:rsidRPr="00E74518">
              <w:rPr>
                <w:rFonts w:ascii="Arial" w:hAnsi="Arial" w:cs="Arial"/>
                <w:sz w:val="20"/>
                <w:szCs w:val="20"/>
              </w:rPr>
              <w:t xml:space="preserve"> dizelskega agregata</w:t>
            </w:r>
            <w:r w:rsidR="00CD17C4" w:rsidRPr="00E74518">
              <w:rPr>
                <w:rFonts w:ascii="Arial" w:hAnsi="Arial" w:cs="Arial"/>
                <w:sz w:val="20"/>
                <w:szCs w:val="20"/>
              </w:rPr>
              <w:t xml:space="preserve"> (proizvajalec/tip/moč)</w:t>
            </w:r>
            <w:r w:rsidR="002B09CF" w:rsidRPr="00E7451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CA9A002" w14:textId="77777777" w:rsidR="004F4C80" w:rsidRPr="00E74518" w:rsidRDefault="004F4C80" w:rsidP="00262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6C5601" w14:textId="77777777" w:rsidR="00E1793C" w:rsidRPr="00E74518" w:rsidRDefault="0026260A" w:rsidP="0026260A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___________________________________________</w:t>
            </w:r>
          </w:p>
          <w:p w14:paraId="612C1FC8" w14:textId="77777777" w:rsidR="00E1793C" w:rsidRPr="00E74518" w:rsidRDefault="00E1793C" w:rsidP="00262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CC1711" w14:textId="51E55D09" w:rsidR="004F4C80" w:rsidRPr="00E74518" w:rsidRDefault="004F4C80" w:rsidP="004F4C80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Podatki krmilnika</w:t>
            </w:r>
            <w:r w:rsidR="00CD17C4" w:rsidRPr="00E74518">
              <w:rPr>
                <w:rFonts w:ascii="Arial" w:hAnsi="Arial" w:cs="Arial"/>
                <w:sz w:val="20"/>
                <w:szCs w:val="20"/>
              </w:rPr>
              <w:t xml:space="preserve"> (proizvajalec/tip)</w:t>
            </w:r>
            <w:r w:rsidRPr="00E7451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49DD817" w14:textId="77777777" w:rsidR="004F4C80" w:rsidRPr="00E74518" w:rsidRDefault="004F4C80" w:rsidP="004F4C8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77E05E" w14:textId="77777777" w:rsidR="004F4C80" w:rsidRPr="00E74518" w:rsidRDefault="004F4C80" w:rsidP="004F4C80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___________________________________________</w:t>
            </w:r>
          </w:p>
          <w:p w14:paraId="102034A2" w14:textId="77777777" w:rsidR="004F4C80" w:rsidRPr="00E74518" w:rsidRDefault="004F4C80" w:rsidP="00262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44CA07" w14:textId="6F25D1A7" w:rsidR="00CD17C4" w:rsidRPr="00E74518" w:rsidRDefault="00CD17C4" w:rsidP="00CD17C4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Podatki kovčka za sinhronizacijo (proizvajalec/tip):</w:t>
            </w:r>
          </w:p>
          <w:p w14:paraId="4B0763A8" w14:textId="77777777" w:rsidR="00CD17C4" w:rsidRPr="00E74518" w:rsidRDefault="00CD17C4" w:rsidP="00CD1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5587B9" w14:textId="7586FA32" w:rsidR="00CD17C4" w:rsidRPr="00E74518" w:rsidRDefault="00CD17C4" w:rsidP="00CD17C4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___________________________________________</w:t>
            </w:r>
          </w:p>
          <w:p w14:paraId="7FE75335" w14:textId="77777777" w:rsidR="00CD17C4" w:rsidRPr="00E74518" w:rsidRDefault="00CD17C4" w:rsidP="002626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71EA56" w14:textId="77777777" w:rsidR="002B09CF" w:rsidRPr="00E74518" w:rsidRDefault="002B09CF" w:rsidP="00CD17C4">
      <w:pPr>
        <w:rPr>
          <w:rFonts w:ascii="Arial" w:hAnsi="Arial" w:cs="Arial"/>
          <w:sz w:val="20"/>
          <w:szCs w:val="20"/>
        </w:rPr>
      </w:pPr>
    </w:p>
    <w:p w14:paraId="64C3B6AE" w14:textId="77777777" w:rsidR="0026260A" w:rsidRPr="00E74518" w:rsidRDefault="0026260A" w:rsidP="0026260A">
      <w:pPr>
        <w:ind w:left="181"/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 xml:space="preserve">Potrdilo dajemo na prošnjo izvajalca in velja izključno za potrebe pri njegovem kandidiranju za pridobitev javnega naročila. </w:t>
      </w:r>
    </w:p>
    <w:p w14:paraId="43441F0E" w14:textId="77777777" w:rsidR="0026260A" w:rsidRPr="00E74518" w:rsidRDefault="0026260A" w:rsidP="0026260A">
      <w:pPr>
        <w:ind w:left="181"/>
        <w:rPr>
          <w:rFonts w:ascii="Arial" w:hAnsi="Arial" w:cs="Arial"/>
          <w:sz w:val="20"/>
          <w:szCs w:val="20"/>
        </w:rPr>
      </w:pPr>
    </w:p>
    <w:p w14:paraId="276840DE" w14:textId="24D100BD" w:rsidR="0026260A" w:rsidRDefault="0026260A" w:rsidP="0026260A">
      <w:pPr>
        <w:ind w:left="181"/>
        <w:jc w:val="left"/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b/>
          <w:sz w:val="20"/>
          <w:szCs w:val="20"/>
        </w:rPr>
        <w:t xml:space="preserve">Odgovorna oseba potrjevalca reference </w:t>
      </w:r>
      <w:r w:rsidRPr="00E74518">
        <w:rPr>
          <w:rFonts w:ascii="Arial" w:hAnsi="Arial" w:cs="Arial"/>
          <w:sz w:val="20"/>
          <w:szCs w:val="20"/>
        </w:rPr>
        <w:t>pri katerem se lahko dobijo d</w:t>
      </w:r>
      <w:r w:rsidR="00A57F9E" w:rsidRPr="00E74518">
        <w:rPr>
          <w:rFonts w:ascii="Arial" w:hAnsi="Arial" w:cs="Arial"/>
          <w:sz w:val="20"/>
          <w:szCs w:val="20"/>
        </w:rPr>
        <w:t>odatne informacije:</w:t>
      </w:r>
    </w:p>
    <w:p w14:paraId="01160A09" w14:textId="77777777" w:rsidR="00E74518" w:rsidRPr="00E74518" w:rsidRDefault="00E74518" w:rsidP="0026260A">
      <w:pPr>
        <w:ind w:left="181"/>
        <w:jc w:val="left"/>
        <w:rPr>
          <w:rFonts w:ascii="Arial" w:hAnsi="Arial" w:cs="Arial"/>
          <w:b/>
          <w:sz w:val="20"/>
          <w:szCs w:val="20"/>
        </w:rPr>
      </w:pPr>
    </w:p>
    <w:p w14:paraId="7BEF56AD" w14:textId="77777777" w:rsidR="00250249" w:rsidRPr="00E74518" w:rsidRDefault="0026260A" w:rsidP="0026260A">
      <w:pPr>
        <w:ind w:left="181"/>
        <w:jc w:val="left"/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Ime in priimek: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1C11B7AC" w14:textId="77777777" w:rsidTr="00034400">
        <w:tc>
          <w:tcPr>
            <w:tcW w:w="9486" w:type="dxa"/>
          </w:tcPr>
          <w:p w14:paraId="458BB7A9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0CA18D" w14:textId="77777777" w:rsidR="00E74518" w:rsidRPr="00E74518" w:rsidRDefault="00E74518" w:rsidP="00250249">
      <w:pPr>
        <w:ind w:firstLine="181"/>
        <w:jc w:val="left"/>
        <w:rPr>
          <w:rFonts w:ascii="Arial" w:hAnsi="Arial" w:cs="Arial"/>
          <w:sz w:val="20"/>
          <w:szCs w:val="20"/>
        </w:rPr>
      </w:pPr>
    </w:p>
    <w:p w14:paraId="1C9D7E54" w14:textId="2654F375" w:rsidR="00250249" w:rsidRPr="00E74518" w:rsidRDefault="0026260A" w:rsidP="00250249">
      <w:pPr>
        <w:ind w:firstLine="181"/>
        <w:jc w:val="left"/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Telefon: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6D515B65" w14:textId="77777777" w:rsidTr="00034400">
        <w:tc>
          <w:tcPr>
            <w:tcW w:w="9486" w:type="dxa"/>
          </w:tcPr>
          <w:p w14:paraId="39041974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678A61" w14:textId="77777777" w:rsidR="00E74518" w:rsidRPr="00E74518" w:rsidRDefault="00E74518" w:rsidP="00E74518">
      <w:pPr>
        <w:ind w:left="181"/>
        <w:jc w:val="left"/>
        <w:rPr>
          <w:rFonts w:ascii="Arial" w:hAnsi="Arial" w:cs="Arial"/>
          <w:sz w:val="20"/>
          <w:szCs w:val="20"/>
        </w:rPr>
      </w:pPr>
    </w:p>
    <w:p w14:paraId="4EF8678F" w14:textId="359B6467" w:rsidR="00E74518" w:rsidRPr="00E74518" w:rsidRDefault="0026260A" w:rsidP="00E74518">
      <w:pPr>
        <w:ind w:left="181"/>
        <w:jc w:val="left"/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Elektronski naslov: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3D03E9BA" w14:textId="77777777" w:rsidTr="00034400">
        <w:tc>
          <w:tcPr>
            <w:tcW w:w="9486" w:type="dxa"/>
          </w:tcPr>
          <w:p w14:paraId="022ABF92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9BD192" w14:textId="77777777" w:rsidR="00E74518" w:rsidRPr="00E74518" w:rsidRDefault="00E74518" w:rsidP="00E74518">
      <w:pPr>
        <w:ind w:left="181"/>
        <w:jc w:val="left"/>
        <w:rPr>
          <w:rFonts w:ascii="Arial" w:hAnsi="Arial" w:cs="Arial"/>
          <w:sz w:val="20"/>
          <w:szCs w:val="20"/>
        </w:rPr>
      </w:pPr>
    </w:p>
    <w:p w14:paraId="6DF58435" w14:textId="4D4FB0A8" w:rsidR="00A57F9E" w:rsidRPr="00E74518" w:rsidRDefault="00A57F9E" w:rsidP="00A57F9E">
      <w:pPr>
        <w:ind w:left="181"/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 xml:space="preserve">Lokacija objekta za ogled </w:t>
      </w:r>
      <w:r w:rsidR="002B09CF" w:rsidRPr="00E74518">
        <w:rPr>
          <w:rFonts w:ascii="Arial" w:hAnsi="Arial" w:cs="Arial"/>
          <w:sz w:val="20"/>
          <w:szCs w:val="20"/>
        </w:rPr>
        <w:t xml:space="preserve">in preizkus delovanja </w:t>
      </w:r>
      <w:r w:rsidRPr="00E74518">
        <w:rPr>
          <w:rFonts w:ascii="Arial" w:hAnsi="Arial" w:cs="Arial"/>
          <w:sz w:val="20"/>
          <w:szCs w:val="20"/>
        </w:rPr>
        <w:t xml:space="preserve">(vse stroške ogleda </w:t>
      </w:r>
      <w:r w:rsidR="002B09CF" w:rsidRPr="00E74518">
        <w:rPr>
          <w:rFonts w:ascii="Arial" w:hAnsi="Arial" w:cs="Arial"/>
          <w:sz w:val="20"/>
          <w:szCs w:val="20"/>
        </w:rPr>
        <w:t xml:space="preserve">naročnika in preizkusa </w:t>
      </w:r>
      <w:r w:rsidR="004F4C80" w:rsidRPr="00E74518">
        <w:rPr>
          <w:rFonts w:ascii="Arial" w:hAnsi="Arial" w:cs="Arial"/>
          <w:sz w:val="20"/>
          <w:szCs w:val="20"/>
        </w:rPr>
        <w:t xml:space="preserve">delovanja </w:t>
      </w:r>
      <w:r w:rsidRPr="00E74518">
        <w:rPr>
          <w:rFonts w:ascii="Arial" w:hAnsi="Arial" w:cs="Arial"/>
          <w:sz w:val="20"/>
          <w:szCs w:val="20"/>
        </w:rPr>
        <w:t>na lokaciji krije ponudnik):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288E52A3" w14:textId="77777777" w:rsidTr="00034400">
        <w:tc>
          <w:tcPr>
            <w:tcW w:w="9486" w:type="dxa"/>
          </w:tcPr>
          <w:p w14:paraId="5A2A6C6C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1D3E98" w14:textId="77777777" w:rsidR="00E74518" w:rsidRPr="00E74518" w:rsidRDefault="00E74518" w:rsidP="0026260A">
      <w:pPr>
        <w:ind w:left="181"/>
        <w:rPr>
          <w:rFonts w:ascii="Arial" w:hAnsi="Arial" w:cs="Arial"/>
          <w:sz w:val="20"/>
          <w:szCs w:val="20"/>
        </w:rPr>
      </w:pPr>
    </w:p>
    <w:p w14:paraId="6F9B126D" w14:textId="77777777" w:rsidR="00E74518" w:rsidRDefault="00E74518" w:rsidP="0026260A">
      <w:pPr>
        <w:ind w:left="181"/>
        <w:rPr>
          <w:rFonts w:ascii="Arial" w:hAnsi="Arial" w:cs="Arial"/>
          <w:sz w:val="20"/>
          <w:szCs w:val="20"/>
        </w:rPr>
      </w:pPr>
    </w:p>
    <w:p w14:paraId="566927A1" w14:textId="77777777" w:rsidR="00E74518" w:rsidRDefault="00E74518" w:rsidP="0026260A">
      <w:pPr>
        <w:ind w:left="181"/>
        <w:rPr>
          <w:rFonts w:ascii="Arial" w:hAnsi="Arial" w:cs="Arial"/>
          <w:sz w:val="20"/>
          <w:szCs w:val="20"/>
        </w:rPr>
      </w:pPr>
    </w:p>
    <w:p w14:paraId="07BCBC2A" w14:textId="77777777" w:rsidR="00E74518" w:rsidRDefault="00E74518" w:rsidP="0026260A">
      <w:pPr>
        <w:ind w:left="181"/>
        <w:rPr>
          <w:rFonts w:ascii="Arial" w:hAnsi="Arial" w:cs="Arial"/>
          <w:sz w:val="20"/>
          <w:szCs w:val="20"/>
        </w:rPr>
      </w:pPr>
    </w:p>
    <w:p w14:paraId="73626193" w14:textId="77777777" w:rsidR="00E74518" w:rsidRDefault="00E74518" w:rsidP="0026260A">
      <w:pPr>
        <w:ind w:left="181"/>
        <w:rPr>
          <w:rFonts w:ascii="Arial" w:hAnsi="Arial" w:cs="Arial"/>
          <w:sz w:val="20"/>
          <w:szCs w:val="20"/>
        </w:rPr>
      </w:pPr>
    </w:p>
    <w:p w14:paraId="504F163C" w14:textId="6E8B5C57" w:rsidR="0026260A" w:rsidRPr="00E74518" w:rsidRDefault="0026260A" w:rsidP="0026260A">
      <w:pPr>
        <w:ind w:left="181"/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OPOMBA:</w:t>
      </w:r>
    </w:p>
    <w:p w14:paraId="0514CD8C" w14:textId="45070829" w:rsidR="0026260A" w:rsidRPr="00E74518" w:rsidRDefault="0026260A" w:rsidP="00BE5253">
      <w:pPr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Naročnik bo upošteval izključno že zaključena dela</w:t>
      </w:r>
      <w:r w:rsidR="00417950">
        <w:rPr>
          <w:rFonts w:ascii="Arial" w:hAnsi="Arial" w:cs="Arial"/>
          <w:sz w:val="20"/>
          <w:szCs w:val="20"/>
        </w:rPr>
        <w:t>.</w:t>
      </w:r>
      <w:bookmarkStart w:id="0" w:name="_GoBack"/>
      <w:bookmarkEnd w:id="0"/>
    </w:p>
    <w:p w14:paraId="0A1E2DDC" w14:textId="7D65D0A7" w:rsidR="00BE5253" w:rsidRPr="00E74518" w:rsidRDefault="00BE5253" w:rsidP="00BE5253">
      <w:pPr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Naročnik si pridržuje pravico do preverbe verodostojnosti podatkov</w:t>
      </w:r>
      <w:r w:rsidR="00417950">
        <w:rPr>
          <w:rFonts w:ascii="Arial" w:hAnsi="Arial" w:cs="Arial"/>
          <w:sz w:val="20"/>
          <w:szCs w:val="20"/>
        </w:rPr>
        <w:t>.</w:t>
      </w:r>
    </w:p>
    <w:p w14:paraId="40679A4D" w14:textId="0B9D1E53" w:rsidR="00885358" w:rsidRPr="00E74518" w:rsidRDefault="0026260A" w:rsidP="00250249">
      <w:pPr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V primeru več referenčnih potrdil se obrazec fotokopira.</w:t>
      </w:r>
    </w:p>
    <w:p w14:paraId="61975DAD" w14:textId="77777777" w:rsidR="00885358" w:rsidRPr="00E74518" w:rsidRDefault="00885358" w:rsidP="0026260A">
      <w:pPr>
        <w:ind w:left="541"/>
        <w:rPr>
          <w:rFonts w:ascii="Arial" w:hAnsi="Arial" w:cs="Arial"/>
          <w:sz w:val="20"/>
          <w:szCs w:val="20"/>
        </w:rPr>
      </w:pPr>
    </w:p>
    <w:p w14:paraId="2596BCA4" w14:textId="77777777" w:rsidR="00E74518" w:rsidRPr="00E74518" w:rsidRDefault="00E74518" w:rsidP="0026260A">
      <w:pPr>
        <w:ind w:left="5664" w:hanging="5664"/>
        <w:rPr>
          <w:rFonts w:ascii="Arial" w:hAnsi="Arial" w:cs="Arial"/>
          <w:sz w:val="20"/>
          <w:szCs w:val="20"/>
        </w:rPr>
      </w:pPr>
    </w:p>
    <w:p w14:paraId="2A5071EC" w14:textId="75F726C1" w:rsidR="0026260A" w:rsidRPr="00E74518" w:rsidRDefault="0026260A" w:rsidP="0026260A">
      <w:pPr>
        <w:ind w:left="5664" w:hanging="5664"/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 xml:space="preserve">Kraj in datum:  </w:t>
      </w:r>
      <w:r w:rsidRPr="00E74518">
        <w:rPr>
          <w:rFonts w:ascii="Arial" w:hAnsi="Arial" w:cs="Arial"/>
          <w:sz w:val="20"/>
          <w:szCs w:val="20"/>
        </w:rPr>
        <w:tab/>
        <w:t>Ime, priimek, žig in podpis odgovorne osebe potrjevalca reference:</w:t>
      </w:r>
    </w:p>
    <w:p w14:paraId="34E9FFA3" w14:textId="77777777" w:rsidR="00250249" w:rsidRPr="00250249" w:rsidRDefault="00250249">
      <w:pPr>
        <w:rPr>
          <w:rFonts w:ascii="Arial" w:hAnsi="Arial" w:cs="Arial"/>
          <w:sz w:val="22"/>
          <w:szCs w:val="22"/>
        </w:rPr>
      </w:pPr>
    </w:p>
    <w:sectPr w:rsidR="00250249" w:rsidRPr="00250249" w:rsidSect="00C66BB5">
      <w:footerReference w:type="even" r:id="rId12"/>
      <w:footerReference w:type="default" r:id="rId13"/>
      <w:footerReference w:type="first" r:id="rId14"/>
      <w:pgSz w:w="11906" w:h="16838" w:code="9"/>
      <w:pgMar w:top="993" w:right="992" w:bottom="340" w:left="1418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DA1D6" w14:textId="77777777" w:rsidR="005E48AC" w:rsidRDefault="005E48AC">
      <w:r>
        <w:separator/>
      </w:r>
    </w:p>
  </w:endnote>
  <w:endnote w:type="continuationSeparator" w:id="0">
    <w:p w14:paraId="096FC7BB" w14:textId="77777777" w:rsidR="005E48AC" w:rsidRDefault="005E4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98E56" w14:textId="77777777" w:rsidR="00C1039E" w:rsidRDefault="00C1039E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554D1F">
      <w:rPr>
        <w:rStyle w:val="tevilkastrani"/>
        <w:noProof/>
      </w:rPr>
      <w:t>58</w:t>
    </w:r>
    <w:r>
      <w:rPr>
        <w:rStyle w:val="tevilkastrani"/>
      </w:rPr>
      <w:fldChar w:fldCharType="end"/>
    </w:r>
  </w:p>
  <w:p w14:paraId="58963CD4" w14:textId="77777777" w:rsidR="00C1039E" w:rsidRDefault="00C1039E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7868397"/>
      <w:docPartObj>
        <w:docPartGallery w:val="Page Numbers (Bottom of Page)"/>
        <w:docPartUnique/>
      </w:docPartObj>
    </w:sdtPr>
    <w:sdtEndPr/>
    <w:sdtContent>
      <w:p w14:paraId="37E165BD" w14:textId="2EC97D69" w:rsidR="00E74518" w:rsidRDefault="00E74518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950">
          <w:rPr>
            <w:noProof/>
          </w:rPr>
          <w:t>2</w:t>
        </w:r>
        <w:r>
          <w:fldChar w:fldCharType="end"/>
        </w:r>
        <w:r>
          <w:t xml:space="preserve"> / 4</w:t>
        </w:r>
      </w:p>
    </w:sdtContent>
  </w:sdt>
  <w:p w14:paraId="24CB36CA" w14:textId="77777777" w:rsidR="00C1039E" w:rsidRPr="00CD1FB5" w:rsidRDefault="00C1039E" w:rsidP="00CD1FB5">
    <w:pPr>
      <w:pStyle w:val="Noga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E0AA0" w14:textId="22240B67" w:rsidR="00C1039E" w:rsidRPr="00C66BB5" w:rsidRDefault="00C1039E" w:rsidP="00C66BB5">
    <w:pPr>
      <w:pStyle w:val="Noga"/>
      <w:tabs>
        <w:tab w:val="left" w:pos="1397"/>
      </w:tabs>
      <w:ind w:left="6660" w:hanging="4675"/>
      <w:rPr>
        <w:rFonts w:ascii="Segoe UI" w:hAnsi="Segoe UI" w:cs="Segoe UI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0B425" w14:textId="77777777" w:rsidR="005E48AC" w:rsidRDefault="005E48AC">
      <w:r>
        <w:separator/>
      </w:r>
    </w:p>
  </w:footnote>
  <w:footnote w:type="continuationSeparator" w:id="0">
    <w:p w14:paraId="582964A6" w14:textId="77777777" w:rsidR="005E48AC" w:rsidRDefault="005E4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2CBE"/>
    <w:multiLevelType w:val="multilevel"/>
    <w:tmpl w:val="5E3E0BDA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40A1414"/>
    <w:multiLevelType w:val="hybridMultilevel"/>
    <w:tmpl w:val="155E28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D4005"/>
    <w:multiLevelType w:val="hybridMultilevel"/>
    <w:tmpl w:val="70D073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64A03"/>
    <w:multiLevelType w:val="hybridMultilevel"/>
    <w:tmpl w:val="0EAE88D4"/>
    <w:lvl w:ilvl="0" w:tplc="0409000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1D76C4"/>
    <w:multiLevelType w:val="hybridMultilevel"/>
    <w:tmpl w:val="BAA4B308"/>
    <w:lvl w:ilvl="0" w:tplc="E6B412C0">
      <w:start w:val="1"/>
      <w:numFmt w:val="decimal"/>
      <w:lvlText w:val="%1."/>
      <w:lvlJc w:val="left"/>
      <w:pPr>
        <w:tabs>
          <w:tab w:val="num" w:pos="541"/>
        </w:tabs>
        <w:ind w:left="54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abstractNum w:abstractNumId="5" w15:restartNumberingAfterBreak="0">
    <w:nsid w:val="124F199D"/>
    <w:multiLevelType w:val="hybridMultilevel"/>
    <w:tmpl w:val="4500738E"/>
    <w:lvl w:ilvl="0" w:tplc="3B327EEA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61" w:hanging="360"/>
      </w:pPr>
    </w:lvl>
    <w:lvl w:ilvl="2" w:tplc="0424001B" w:tentative="1">
      <w:start w:val="1"/>
      <w:numFmt w:val="lowerRoman"/>
      <w:lvlText w:val="%3."/>
      <w:lvlJc w:val="right"/>
      <w:pPr>
        <w:ind w:left="1981" w:hanging="180"/>
      </w:pPr>
    </w:lvl>
    <w:lvl w:ilvl="3" w:tplc="0424000F" w:tentative="1">
      <w:start w:val="1"/>
      <w:numFmt w:val="decimal"/>
      <w:lvlText w:val="%4."/>
      <w:lvlJc w:val="left"/>
      <w:pPr>
        <w:ind w:left="2701" w:hanging="360"/>
      </w:pPr>
    </w:lvl>
    <w:lvl w:ilvl="4" w:tplc="04240019" w:tentative="1">
      <w:start w:val="1"/>
      <w:numFmt w:val="lowerLetter"/>
      <w:lvlText w:val="%5."/>
      <w:lvlJc w:val="left"/>
      <w:pPr>
        <w:ind w:left="3421" w:hanging="360"/>
      </w:pPr>
    </w:lvl>
    <w:lvl w:ilvl="5" w:tplc="0424001B" w:tentative="1">
      <w:start w:val="1"/>
      <w:numFmt w:val="lowerRoman"/>
      <w:lvlText w:val="%6."/>
      <w:lvlJc w:val="right"/>
      <w:pPr>
        <w:ind w:left="4141" w:hanging="180"/>
      </w:pPr>
    </w:lvl>
    <w:lvl w:ilvl="6" w:tplc="0424000F" w:tentative="1">
      <w:start w:val="1"/>
      <w:numFmt w:val="decimal"/>
      <w:lvlText w:val="%7."/>
      <w:lvlJc w:val="left"/>
      <w:pPr>
        <w:ind w:left="4861" w:hanging="360"/>
      </w:pPr>
    </w:lvl>
    <w:lvl w:ilvl="7" w:tplc="04240019" w:tentative="1">
      <w:start w:val="1"/>
      <w:numFmt w:val="lowerLetter"/>
      <w:lvlText w:val="%8."/>
      <w:lvlJc w:val="left"/>
      <w:pPr>
        <w:ind w:left="5581" w:hanging="360"/>
      </w:pPr>
    </w:lvl>
    <w:lvl w:ilvl="8" w:tplc="0424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6" w15:restartNumberingAfterBreak="0">
    <w:nsid w:val="147F03B7"/>
    <w:multiLevelType w:val="hybridMultilevel"/>
    <w:tmpl w:val="942CF0B2"/>
    <w:lvl w:ilvl="0" w:tplc="54FEE63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61" w:hanging="360"/>
      </w:pPr>
    </w:lvl>
    <w:lvl w:ilvl="2" w:tplc="0424001B" w:tentative="1">
      <w:start w:val="1"/>
      <w:numFmt w:val="lowerRoman"/>
      <w:lvlText w:val="%3."/>
      <w:lvlJc w:val="right"/>
      <w:pPr>
        <w:ind w:left="1981" w:hanging="180"/>
      </w:pPr>
    </w:lvl>
    <w:lvl w:ilvl="3" w:tplc="0424000F" w:tentative="1">
      <w:start w:val="1"/>
      <w:numFmt w:val="decimal"/>
      <w:lvlText w:val="%4."/>
      <w:lvlJc w:val="left"/>
      <w:pPr>
        <w:ind w:left="2701" w:hanging="360"/>
      </w:pPr>
    </w:lvl>
    <w:lvl w:ilvl="4" w:tplc="04240019" w:tentative="1">
      <w:start w:val="1"/>
      <w:numFmt w:val="lowerLetter"/>
      <w:lvlText w:val="%5."/>
      <w:lvlJc w:val="left"/>
      <w:pPr>
        <w:ind w:left="3421" w:hanging="360"/>
      </w:pPr>
    </w:lvl>
    <w:lvl w:ilvl="5" w:tplc="0424001B" w:tentative="1">
      <w:start w:val="1"/>
      <w:numFmt w:val="lowerRoman"/>
      <w:lvlText w:val="%6."/>
      <w:lvlJc w:val="right"/>
      <w:pPr>
        <w:ind w:left="4141" w:hanging="180"/>
      </w:pPr>
    </w:lvl>
    <w:lvl w:ilvl="6" w:tplc="0424000F" w:tentative="1">
      <w:start w:val="1"/>
      <w:numFmt w:val="decimal"/>
      <w:lvlText w:val="%7."/>
      <w:lvlJc w:val="left"/>
      <w:pPr>
        <w:ind w:left="4861" w:hanging="360"/>
      </w:pPr>
    </w:lvl>
    <w:lvl w:ilvl="7" w:tplc="04240019" w:tentative="1">
      <w:start w:val="1"/>
      <w:numFmt w:val="lowerLetter"/>
      <w:lvlText w:val="%8."/>
      <w:lvlJc w:val="left"/>
      <w:pPr>
        <w:ind w:left="5581" w:hanging="360"/>
      </w:pPr>
    </w:lvl>
    <w:lvl w:ilvl="8" w:tplc="0424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14CC7BBA"/>
    <w:multiLevelType w:val="hybridMultilevel"/>
    <w:tmpl w:val="B83C8A5E"/>
    <w:lvl w:ilvl="0" w:tplc="04240013">
      <w:start w:val="1"/>
      <w:numFmt w:val="upperRoman"/>
      <w:lvlText w:val="%1."/>
      <w:lvlJc w:val="right"/>
      <w:pPr>
        <w:tabs>
          <w:tab w:val="num" w:pos="780"/>
        </w:tabs>
        <w:ind w:left="780" w:hanging="18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 w15:restartNumberingAfterBreak="0">
    <w:nsid w:val="19405213"/>
    <w:multiLevelType w:val="hybridMultilevel"/>
    <w:tmpl w:val="C59EDEC6"/>
    <w:lvl w:ilvl="0" w:tplc="46325066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61" w:hanging="360"/>
      </w:pPr>
    </w:lvl>
    <w:lvl w:ilvl="2" w:tplc="0424001B" w:tentative="1">
      <w:start w:val="1"/>
      <w:numFmt w:val="lowerRoman"/>
      <w:lvlText w:val="%3."/>
      <w:lvlJc w:val="right"/>
      <w:pPr>
        <w:ind w:left="1981" w:hanging="180"/>
      </w:pPr>
    </w:lvl>
    <w:lvl w:ilvl="3" w:tplc="0424000F" w:tentative="1">
      <w:start w:val="1"/>
      <w:numFmt w:val="decimal"/>
      <w:lvlText w:val="%4."/>
      <w:lvlJc w:val="left"/>
      <w:pPr>
        <w:ind w:left="2701" w:hanging="360"/>
      </w:pPr>
    </w:lvl>
    <w:lvl w:ilvl="4" w:tplc="04240019" w:tentative="1">
      <w:start w:val="1"/>
      <w:numFmt w:val="lowerLetter"/>
      <w:lvlText w:val="%5."/>
      <w:lvlJc w:val="left"/>
      <w:pPr>
        <w:ind w:left="3421" w:hanging="360"/>
      </w:pPr>
    </w:lvl>
    <w:lvl w:ilvl="5" w:tplc="0424001B" w:tentative="1">
      <w:start w:val="1"/>
      <w:numFmt w:val="lowerRoman"/>
      <w:lvlText w:val="%6."/>
      <w:lvlJc w:val="right"/>
      <w:pPr>
        <w:ind w:left="4141" w:hanging="180"/>
      </w:pPr>
    </w:lvl>
    <w:lvl w:ilvl="6" w:tplc="0424000F" w:tentative="1">
      <w:start w:val="1"/>
      <w:numFmt w:val="decimal"/>
      <w:lvlText w:val="%7."/>
      <w:lvlJc w:val="left"/>
      <w:pPr>
        <w:ind w:left="4861" w:hanging="360"/>
      </w:pPr>
    </w:lvl>
    <w:lvl w:ilvl="7" w:tplc="04240019" w:tentative="1">
      <w:start w:val="1"/>
      <w:numFmt w:val="lowerLetter"/>
      <w:lvlText w:val="%8."/>
      <w:lvlJc w:val="left"/>
      <w:pPr>
        <w:ind w:left="5581" w:hanging="360"/>
      </w:pPr>
    </w:lvl>
    <w:lvl w:ilvl="8" w:tplc="0424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9" w15:restartNumberingAfterBreak="0">
    <w:nsid w:val="1BE96C27"/>
    <w:multiLevelType w:val="hybridMultilevel"/>
    <w:tmpl w:val="D5C0E90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525374"/>
    <w:multiLevelType w:val="hybridMultilevel"/>
    <w:tmpl w:val="3D926A2E"/>
    <w:lvl w:ilvl="0" w:tplc="10EC7B5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61" w:hanging="360"/>
      </w:pPr>
    </w:lvl>
    <w:lvl w:ilvl="2" w:tplc="0424001B" w:tentative="1">
      <w:start w:val="1"/>
      <w:numFmt w:val="lowerRoman"/>
      <w:lvlText w:val="%3."/>
      <w:lvlJc w:val="right"/>
      <w:pPr>
        <w:ind w:left="1981" w:hanging="180"/>
      </w:pPr>
    </w:lvl>
    <w:lvl w:ilvl="3" w:tplc="0424000F" w:tentative="1">
      <w:start w:val="1"/>
      <w:numFmt w:val="decimal"/>
      <w:lvlText w:val="%4."/>
      <w:lvlJc w:val="left"/>
      <w:pPr>
        <w:ind w:left="2701" w:hanging="360"/>
      </w:pPr>
    </w:lvl>
    <w:lvl w:ilvl="4" w:tplc="04240019" w:tentative="1">
      <w:start w:val="1"/>
      <w:numFmt w:val="lowerLetter"/>
      <w:lvlText w:val="%5."/>
      <w:lvlJc w:val="left"/>
      <w:pPr>
        <w:ind w:left="3421" w:hanging="360"/>
      </w:pPr>
    </w:lvl>
    <w:lvl w:ilvl="5" w:tplc="0424001B" w:tentative="1">
      <w:start w:val="1"/>
      <w:numFmt w:val="lowerRoman"/>
      <w:lvlText w:val="%6."/>
      <w:lvlJc w:val="right"/>
      <w:pPr>
        <w:ind w:left="4141" w:hanging="180"/>
      </w:pPr>
    </w:lvl>
    <w:lvl w:ilvl="6" w:tplc="0424000F" w:tentative="1">
      <w:start w:val="1"/>
      <w:numFmt w:val="decimal"/>
      <w:lvlText w:val="%7."/>
      <w:lvlJc w:val="left"/>
      <w:pPr>
        <w:ind w:left="4861" w:hanging="360"/>
      </w:pPr>
    </w:lvl>
    <w:lvl w:ilvl="7" w:tplc="04240019" w:tentative="1">
      <w:start w:val="1"/>
      <w:numFmt w:val="lowerLetter"/>
      <w:lvlText w:val="%8."/>
      <w:lvlJc w:val="left"/>
      <w:pPr>
        <w:ind w:left="5581" w:hanging="360"/>
      </w:pPr>
    </w:lvl>
    <w:lvl w:ilvl="8" w:tplc="0424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1" w15:restartNumberingAfterBreak="0">
    <w:nsid w:val="2E6A5A08"/>
    <w:multiLevelType w:val="hybridMultilevel"/>
    <w:tmpl w:val="60B2F164"/>
    <w:lvl w:ilvl="0" w:tplc="BA1435C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71670C"/>
    <w:multiLevelType w:val="hybridMultilevel"/>
    <w:tmpl w:val="083664D4"/>
    <w:lvl w:ilvl="0" w:tplc="ABA8BCB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54E2D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20C19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A0E8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34E8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B84E5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5ADA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4C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32C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57D11"/>
    <w:multiLevelType w:val="multilevel"/>
    <w:tmpl w:val="D6B4548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47813B5"/>
    <w:multiLevelType w:val="hybridMultilevel"/>
    <w:tmpl w:val="4E963FD2"/>
    <w:lvl w:ilvl="0" w:tplc="ACB29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710092F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6D35AE"/>
    <w:multiLevelType w:val="hybridMultilevel"/>
    <w:tmpl w:val="4392BAA4"/>
    <w:lvl w:ilvl="0" w:tplc="B68EFB6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1C97D0D"/>
    <w:multiLevelType w:val="hybridMultilevel"/>
    <w:tmpl w:val="68CE3F22"/>
    <w:lvl w:ilvl="0" w:tplc="BA1435C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E1995"/>
    <w:multiLevelType w:val="hybridMultilevel"/>
    <w:tmpl w:val="9A5E9BE4"/>
    <w:lvl w:ilvl="0" w:tplc="2BA0096E">
      <w:start w:val="1"/>
      <w:numFmt w:val="bullet"/>
      <w:pStyle w:val="Alinej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pStyle w:val="Alineja3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D0AEF"/>
    <w:multiLevelType w:val="hybridMultilevel"/>
    <w:tmpl w:val="A2648796"/>
    <w:lvl w:ilvl="0" w:tplc="AC280EB6">
      <w:numFmt w:val="bullet"/>
      <w:lvlText w:val="-"/>
      <w:lvlJc w:val="left"/>
      <w:pPr>
        <w:ind w:left="720" w:hanging="360"/>
      </w:pPr>
      <w:rPr>
        <w:rFonts w:ascii="Segoe UI" w:eastAsia="Times New Roman" w:hAnsi="Segoe U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80C18"/>
    <w:multiLevelType w:val="hybridMultilevel"/>
    <w:tmpl w:val="4D40E07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289C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364E1"/>
    <w:multiLevelType w:val="hybridMultilevel"/>
    <w:tmpl w:val="C77A0ACC"/>
    <w:lvl w:ilvl="0" w:tplc="BA1435CE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1" w15:restartNumberingAfterBreak="0">
    <w:nsid w:val="48076A28"/>
    <w:multiLevelType w:val="hybridMultilevel"/>
    <w:tmpl w:val="C2AA86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0E6D2D"/>
    <w:multiLevelType w:val="hybridMultilevel"/>
    <w:tmpl w:val="70D073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62CC0"/>
    <w:multiLevelType w:val="hybridMultilevel"/>
    <w:tmpl w:val="EC3E9EC2"/>
    <w:lvl w:ilvl="0" w:tplc="0424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DF908BA"/>
    <w:multiLevelType w:val="hybridMultilevel"/>
    <w:tmpl w:val="C3DA0B6E"/>
    <w:lvl w:ilvl="0" w:tplc="C2EA22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51D13"/>
    <w:multiLevelType w:val="hybridMultilevel"/>
    <w:tmpl w:val="28BAD59A"/>
    <w:lvl w:ilvl="0" w:tplc="DD8CC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694E38A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B62669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CDA199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7BAEC4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EAAAAD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030C2A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4B48E7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0EEB6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1240AD4"/>
    <w:multiLevelType w:val="hybridMultilevel"/>
    <w:tmpl w:val="3A58AA00"/>
    <w:lvl w:ilvl="0" w:tplc="0424000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1A27EA"/>
    <w:multiLevelType w:val="hybridMultilevel"/>
    <w:tmpl w:val="C722EBF4"/>
    <w:lvl w:ilvl="0" w:tplc="0409000F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F33726"/>
    <w:multiLevelType w:val="hybridMultilevel"/>
    <w:tmpl w:val="E0B874EC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9" w15:restartNumberingAfterBreak="0">
    <w:nsid w:val="54FC18F0"/>
    <w:multiLevelType w:val="hybridMultilevel"/>
    <w:tmpl w:val="A836BD20"/>
    <w:lvl w:ilvl="0" w:tplc="BA1435C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F41E9"/>
    <w:multiLevelType w:val="hybridMultilevel"/>
    <w:tmpl w:val="74CAF8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D4B2C"/>
    <w:multiLevelType w:val="hybridMultilevel"/>
    <w:tmpl w:val="2228E21E"/>
    <w:lvl w:ilvl="0" w:tplc="BA1435CE">
      <w:start w:val="1"/>
      <w:numFmt w:val="bullet"/>
      <w:pStyle w:val="Alinej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B91B8C"/>
    <w:multiLevelType w:val="multilevel"/>
    <w:tmpl w:val="118C9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2FD527B"/>
    <w:multiLevelType w:val="hybridMultilevel"/>
    <w:tmpl w:val="23CED87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5A57EC"/>
    <w:multiLevelType w:val="hybridMultilevel"/>
    <w:tmpl w:val="71C2A910"/>
    <w:lvl w:ilvl="0" w:tplc="68166B28">
      <w:start w:val="1"/>
      <w:numFmt w:val="upperRoman"/>
      <w:lvlText w:val="%1."/>
      <w:lvlJc w:val="left"/>
      <w:pPr>
        <w:ind w:left="720" w:hanging="720"/>
      </w:pPr>
      <w:rPr>
        <w:rFonts w:cs="Times New Roman"/>
        <w:b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D9968D3"/>
    <w:multiLevelType w:val="hybridMultilevel"/>
    <w:tmpl w:val="70D073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13DD1"/>
    <w:multiLevelType w:val="hybridMultilevel"/>
    <w:tmpl w:val="D0E2FCD4"/>
    <w:lvl w:ilvl="0" w:tplc="1026F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75F74"/>
    <w:multiLevelType w:val="hybridMultilevel"/>
    <w:tmpl w:val="49C0DD1C"/>
    <w:lvl w:ilvl="0" w:tplc="0424000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 w:tplc="0424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C339E0"/>
    <w:multiLevelType w:val="hybridMultilevel"/>
    <w:tmpl w:val="EFD0A4EE"/>
    <w:lvl w:ilvl="0" w:tplc="BA1435C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22B1D"/>
    <w:multiLevelType w:val="hybridMultilevel"/>
    <w:tmpl w:val="5D8AEBC4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0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BE538D"/>
    <w:multiLevelType w:val="hybridMultilevel"/>
    <w:tmpl w:val="1B0AC94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85232E2"/>
    <w:multiLevelType w:val="hybridMultilevel"/>
    <w:tmpl w:val="70D073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0"/>
  </w:num>
  <w:num w:numId="3">
    <w:abstractNumId w:val="12"/>
  </w:num>
  <w:num w:numId="4">
    <w:abstractNumId w:val="19"/>
  </w:num>
  <w:num w:numId="5">
    <w:abstractNumId w:val="29"/>
  </w:num>
  <w:num w:numId="6">
    <w:abstractNumId w:val="11"/>
  </w:num>
  <w:num w:numId="7">
    <w:abstractNumId w:val="33"/>
  </w:num>
  <w:num w:numId="8">
    <w:abstractNumId w:val="26"/>
  </w:num>
  <w:num w:numId="9">
    <w:abstractNumId w:val="31"/>
  </w:num>
  <w:num w:numId="10">
    <w:abstractNumId w:val="17"/>
  </w:num>
  <w:num w:numId="11">
    <w:abstractNumId w:val="0"/>
  </w:num>
  <w:num w:numId="12">
    <w:abstractNumId w:val="7"/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4"/>
  </w:num>
  <w:num w:numId="16">
    <w:abstractNumId w:val="1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9"/>
  </w:num>
  <w:num w:numId="20">
    <w:abstractNumId w:val="1"/>
  </w:num>
  <w:num w:numId="21">
    <w:abstractNumId w:val="21"/>
  </w:num>
  <w:num w:numId="22">
    <w:abstractNumId w:val="41"/>
  </w:num>
  <w:num w:numId="23">
    <w:abstractNumId w:val="38"/>
  </w:num>
  <w:num w:numId="24">
    <w:abstractNumId w:val="39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6"/>
  </w:num>
  <w:num w:numId="31">
    <w:abstractNumId w:val="8"/>
  </w:num>
  <w:num w:numId="32">
    <w:abstractNumId w:val="10"/>
  </w:num>
  <w:num w:numId="33">
    <w:abstractNumId w:val="24"/>
  </w:num>
  <w:num w:numId="34">
    <w:abstractNumId w:val="4"/>
  </w:num>
  <w:num w:numId="35">
    <w:abstractNumId w:val="42"/>
  </w:num>
  <w:num w:numId="36">
    <w:abstractNumId w:val="2"/>
  </w:num>
  <w:num w:numId="37">
    <w:abstractNumId w:val="22"/>
  </w:num>
  <w:num w:numId="38">
    <w:abstractNumId w:val="35"/>
  </w:num>
  <w:num w:numId="39">
    <w:abstractNumId w:val="36"/>
  </w:num>
  <w:num w:numId="40">
    <w:abstractNumId w:val="13"/>
  </w:num>
  <w:num w:numId="41">
    <w:abstractNumId w:val="37"/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 w:numId="45">
    <w:abstractNumId w:val="18"/>
  </w:num>
  <w:num w:numId="46">
    <w:abstractNumId w:val="1"/>
  </w:num>
  <w:num w:numId="47">
    <w:abstractNumId w:val="16"/>
  </w:num>
  <w:num w:numId="48">
    <w:abstractNumId w:val="27"/>
  </w:num>
  <w:num w:numId="49">
    <w:abstractNumId w:val="40"/>
  </w:num>
  <w:num w:numId="50">
    <w:abstractNumId w:val="3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789"/>
    <w:rsid w:val="00003742"/>
    <w:rsid w:val="00005BCC"/>
    <w:rsid w:val="00007D0A"/>
    <w:rsid w:val="000102F8"/>
    <w:rsid w:val="00013ED8"/>
    <w:rsid w:val="000206B9"/>
    <w:rsid w:val="00020B9D"/>
    <w:rsid w:val="00023800"/>
    <w:rsid w:val="00030D18"/>
    <w:rsid w:val="0003677A"/>
    <w:rsid w:val="000421F9"/>
    <w:rsid w:val="00042C8B"/>
    <w:rsid w:val="00050A48"/>
    <w:rsid w:val="000514E7"/>
    <w:rsid w:val="00057B9F"/>
    <w:rsid w:val="00060A7F"/>
    <w:rsid w:val="0006388E"/>
    <w:rsid w:val="00064C01"/>
    <w:rsid w:val="00073D3E"/>
    <w:rsid w:val="00076502"/>
    <w:rsid w:val="00081AA4"/>
    <w:rsid w:val="000865B1"/>
    <w:rsid w:val="00090277"/>
    <w:rsid w:val="00092FEB"/>
    <w:rsid w:val="00097F2C"/>
    <w:rsid w:val="000A183D"/>
    <w:rsid w:val="000A6B4E"/>
    <w:rsid w:val="000A6FA7"/>
    <w:rsid w:val="000B1EC5"/>
    <w:rsid w:val="000B2FBC"/>
    <w:rsid w:val="000B6FA5"/>
    <w:rsid w:val="000B785D"/>
    <w:rsid w:val="000B7B56"/>
    <w:rsid w:val="000C32FA"/>
    <w:rsid w:val="000C4816"/>
    <w:rsid w:val="000D3E78"/>
    <w:rsid w:val="000D753C"/>
    <w:rsid w:val="000E0187"/>
    <w:rsid w:val="000E1149"/>
    <w:rsid w:val="000E4DA8"/>
    <w:rsid w:val="000F00EB"/>
    <w:rsid w:val="000F1BA9"/>
    <w:rsid w:val="000F38E4"/>
    <w:rsid w:val="000F66E3"/>
    <w:rsid w:val="00100473"/>
    <w:rsid w:val="00101551"/>
    <w:rsid w:val="00104EDE"/>
    <w:rsid w:val="00106CAA"/>
    <w:rsid w:val="0011127F"/>
    <w:rsid w:val="001219EB"/>
    <w:rsid w:val="001240E5"/>
    <w:rsid w:val="00124D79"/>
    <w:rsid w:val="00124E15"/>
    <w:rsid w:val="001275DF"/>
    <w:rsid w:val="00137311"/>
    <w:rsid w:val="001379E3"/>
    <w:rsid w:val="00142F28"/>
    <w:rsid w:val="0015425F"/>
    <w:rsid w:val="00163ACE"/>
    <w:rsid w:val="00163D8E"/>
    <w:rsid w:val="00164C26"/>
    <w:rsid w:val="0016542A"/>
    <w:rsid w:val="0016768E"/>
    <w:rsid w:val="00171DA2"/>
    <w:rsid w:val="00171DCD"/>
    <w:rsid w:val="001767A1"/>
    <w:rsid w:val="00176927"/>
    <w:rsid w:val="00180945"/>
    <w:rsid w:val="00181290"/>
    <w:rsid w:val="0018646A"/>
    <w:rsid w:val="0019192B"/>
    <w:rsid w:val="0019379F"/>
    <w:rsid w:val="001A0506"/>
    <w:rsid w:val="001A2312"/>
    <w:rsid w:val="001A4773"/>
    <w:rsid w:val="001A5D15"/>
    <w:rsid w:val="001A686D"/>
    <w:rsid w:val="001A68EB"/>
    <w:rsid w:val="001B2BF9"/>
    <w:rsid w:val="001B3E48"/>
    <w:rsid w:val="001C53A4"/>
    <w:rsid w:val="001D540D"/>
    <w:rsid w:val="001D7FDC"/>
    <w:rsid w:val="001E0E46"/>
    <w:rsid w:val="001E7C9A"/>
    <w:rsid w:val="001F480D"/>
    <w:rsid w:val="001F53B1"/>
    <w:rsid w:val="00202EA7"/>
    <w:rsid w:val="00203EBF"/>
    <w:rsid w:val="00210E13"/>
    <w:rsid w:val="00211E83"/>
    <w:rsid w:val="0021240B"/>
    <w:rsid w:val="002143B6"/>
    <w:rsid w:val="002152A2"/>
    <w:rsid w:val="00230333"/>
    <w:rsid w:val="00231F90"/>
    <w:rsid w:val="00232A4D"/>
    <w:rsid w:val="00237205"/>
    <w:rsid w:val="00242465"/>
    <w:rsid w:val="0024274E"/>
    <w:rsid w:val="00250249"/>
    <w:rsid w:val="00252769"/>
    <w:rsid w:val="002540D4"/>
    <w:rsid w:val="002542F4"/>
    <w:rsid w:val="00261F49"/>
    <w:rsid w:val="0026244C"/>
    <w:rsid w:val="0026260A"/>
    <w:rsid w:val="00263A22"/>
    <w:rsid w:val="0026623A"/>
    <w:rsid w:val="00277AC7"/>
    <w:rsid w:val="00277E90"/>
    <w:rsid w:val="00284254"/>
    <w:rsid w:val="00285C9F"/>
    <w:rsid w:val="002866C2"/>
    <w:rsid w:val="0029450E"/>
    <w:rsid w:val="00296334"/>
    <w:rsid w:val="002A07E7"/>
    <w:rsid w:val="002A17E5"/>
    <w:rsid w:val="002A27A2"/>
    <w:rsid w:val="002A3064"/>
    <w:rsid w:val="002A3915"/>
    <w:rsid w:val="002A44C4"/>
    <w:rsid w:val="002A4FE4"/>
    <w:rsid w:val="002A7F84"/>
    <w:rsid w:val="002B08CD"/>
    <w:rsid w:val="002B09CF"/>
    <w:rsid w:val="002B3751"/>
    <w:rsid w:val="002B444E"/>
    <w:rsid w:val="002B449F"/>
    <w:rsid w:val="002B77ED"/>
    <w:rsid w:val="002C0CE2"/>
    <w:rsid w:val="002C1362"/>
    <w:rsid w:val="002C1F6E"/>
    <w:rsid w:val="002D0AD9"/>
    <w:rsid w:val="002D3612"/>
    <w:rsid w:val="002D416C"/>
    <w:rsid w:val="002D430C"/>
    <w:rsid w:val="002E00F6"/>
    <w:rsid w:val="002E0556"/>
    <w:rsid w:val="002E0EA2"/>
    <w:rsid w:val="002E50C9"/>
    <w:rsid w:val="003058E6"/>
    <w:rsid w:val="00305FBA"/>
    <w:rsid w:val="003127AA"/>
    <w:rsid w:val="00314744"/>
    <w:rsid w:val="00315287"/>
    <w:rsid w:val="003157F1"/>
    <w:rsid w:val="0032471D"/>
    <w:rsid w:val="00325C5E"/>
    <w:rsid w:val="003338E1"/>
    <w:rsid w:val="00333A5C"/>
    <w:rsid w:val="00337166"/>
    <w:rsid w:val="00340DBF"/>
    <w:rsid w:val="00342992"/>
    <w:rsid w:val="00347D30"/>
    <w:rsid w:val="00364426"/>
    <w:rsid w:val="003645D6"/>
    <w:rsid w:val="00371303"/>
    <w:rsid w:val="00372180"/>
    <w:rsid w:val="0039138F"/>
    <w:rsid w:val="00392385"/>
    <w:rsid w:val="003925F4"/>
    <w:rsid w:val="00394804"/>
    <w:rsid w:val="003A5348"/>
    <w:rsid w:val="003A753C"/>
    <w:rsid w:val="003B0810"/>
    <w:rsid w:val="003B0A7A"/>
    <w:rsid w:val="003B546C"/>
    <w:rsid w:val="003B5D90"/>
    <w:rsid w:val="003C02F2"/>
    <w:rsid w:val="003C12C2"/>
    <w:rsid w:val="003C1DDA"/>
    <w:rsid w:val="003D085F"/>
    <w:rsid w:val="003D2CA7"/>
    <w:rsid w:val="003D583C"/>
    <w:rsid w:val="003E0141"/>
    <w:rsid w:val="003E47C0"/>
    <w:rsid w:val="003E4BFA"/>
    <w:rsid w:val="003E5AA6"/>
    <w:rsid w:val="003E75D7"/>
    <w:rsid w:val="0040027B"/>
    <w:rsid w:val="004007D7"/>
    <w:rsid w:val="0040223F"/>
    <w:rsid w:val="004024F3"/>
    <w:rsid w:val="00402CFC"/>
    <w:rsid w:val="004040E0"/>
    <w:rsid w:val="00405273"/>
    <w:rsid w:val="004064CF"/>
    <w:rsid w:val="00412067"/>
    <w:rsid w:val="00413D1C"/>
    <w:rsid w:val="00415235"/>
    <w:rsid w:val="00417950"/>
    <w:rsid w:val="00417D47"/>
    <w:rsid w:val="004201C7"/>
    <w:rsid w:val="004246B1"/>
    <w:rsid w:val="0043488C"/>
    <w:rsid w:val="00441BE4"/>
    <w:rsid w:val="00446714"/>
    <w:rsid w:val="004545CB"/>
    <w:rsid w:val="00454B97"/>
    <w:rsid w:val="00455072"/>
    <w:rsid w:val="00455652"/>
    <w:rsid w:val="0046050B"/>
    <w:rsid w:val="004659D1"/>
    <w:rsid w:val="00465D49"/>
    <w:rsid w:val="00470B46"/>
    <w:rsid w:val="00473EBB"/>
    <w:rsid w:val="00480366"/>
    <w:rsid w:val="0048254B"/>
    <w:rsid w:val="00482A45"/>
    <w:rsid w:val="00486BB5"/>
    <w:rsid w:val="00487B6C"/>
    <w:rsid w:val="00491594"/>
    <w:rsid w:val="00491CEC"/>
    <w:rsid w:val="0049607E"/>
    <w:rsid w:val="004A277A"/>
    <w:rsid w:val="004A7013"/>
    <w:rsid w:val="004B2EB4"/>
    <w:rsid w:val="004B442E"/>
    <w:rsid w:val="004B5EA7"/>
    <w:rsid w:val="004B65B7"/>
    <w:rsid w:val="004B6659"/>
    <w:rsid w:val="004C3E08"/>
    <w:rsid w:val="004E00D2"/>
    <w:rsid w:val="004E761F"/>
    <w:rsid w:val="004E7E0F"/>
    <w:rsid w:val="004F0279"/>
    <w:rsid w:val="004F2215"/>
    <w:rsid w:val="004F4C80"/>
    <w:rsid w:val="004F7B5D"/>
    <w:rsid w:val="0050011A"/>
    <w:rsid w:val="00501860"/>
    <w:rsid w:val="0050242B"/>
    <w:rsid w:val="005024B8"/>
    <w:rsid w:val="005079E4"/>
    <w:rsid w:val="005157D3"/>
    <w:rsid w:val="005200F3"/>
    <w:rsid w:val="00520DBF"/>
    <w:rsid w:val="005255B7"/>
    <w:rsid w:val="00530488"/>
    <w:rsid w:val="00533BBF"/>
    <w:rsid w:val="00534BB8"/>
    <w:rsid w:val="00536171"/>
    <w:rsid w:val="00545104"/>
    <w:rsid w:val="00546310"/>
    <w:rsid w:val="00554D1F"/>
    <w:rsid w:val="00561542"/>
    <w:rsid w:val="00563B13"/>
    <w:rsid w:val="00565143"/>
    <w:rsid w:val="0056719D"/>
    <w:rsid w:val="00567DFD"/>
    <w:rsid w:val="0057447D"/>
    <w:rsid w:val="00580553"/>
    <w:rsid w:val="00580A91"/>
    <w:rsid w:val="00585D5A"/>
    <w:rsid w:val="00593F91"/>
    <w:rsid w:val="00594DDC"/>
    <w:rsid w:val="00597D4D"/>
    <w:rsid w:val="005A0A0A"/>
    <w:rsid w:val="005A0D34"/>
    <w:rsid w:val="005A3B29"/>
    <w:rsid w:val="005A5066"/>
    <w:rsid w:val="005B17B9"/>
    <w:rsid w:val="005C01AF"/>
    <w:rsid w:val="005C0495"/>
    <w:rsid w:val="005D211D"/>
    <w:rsid w:val="005D2E68"/>
    <w:rsid w:val="005E18EC"/>
    <w:rsid w:val="005E48AC"/>
    <w:rsid w:val="005E4DCD"/>
    <w:rsid w:val="005F48B7"/>
    <w:rsid w:val="00604224"/>
    <w:rsid w:val="00612578"/>
    <w:rsid w:val="006156B7"/>
    <w:rsid w:val="006202A6"/>
    <w:rsid w:val="00624737"/>
    <w:rsid w:val="00634BE1"/>
    <w:rsid w:val="006353B1"/>
    <w:rsid w:val="006410F5"/>
    <w:rsid w:val="0064273A"/>
    <w:rsid w:val="00643215"/>
    <w:rsid w:val="00646035"/>
    <w:rsid w:val="00647A4E"/>
    <w:rsid w:val="00653B5D"/>
    <w:rsid w:val="006615D3"/>
    <w:rsid w:val="00663DB3"/>
    <w:rsid w:val="00663EDE"/>
    <w:rsid w:val="0066506D"/>
    <w:rsid w:val="00666482"/>
    <w:rsid w:val="00666B0C"/>
    <w:rsid w:val="006706D6"/>
    <w:rsid w:val="00681CDE"/>
    <w:rsid w:val="00682523"/>
    <w:rsid w:val="00685DAA"/>
    <w:rsid w:val="00696516"/>
    <w:rsid w:val="006965DD"/>
    <w:rsid w:val="006A09A1"/>
    <w:rsid w:val="006A15C5"/>
    <w:rsid w:val="006A2065"/>
    <w:rsid w:val="006A4341"/>
    <w:rsid w:val="006A44F1"/>
    <w:rsid w:val="006A7B86"/>
    <w:rsid w:val="006B1DDE"/>
    <w:rsid w:val="006B522E"/>
    <w:rsid w:val="006B771A"/>
    <w:rsid w:val="006C23F8"/>
    <w:rsid w:val="006C725B"/>
    <w:rsid w:val="006D02A3"/>
    <w:rsid w:val="006E059A"/>
    <w:rsid w:val="006E40E7"/>
    <w:rsid w:val="006E55E6"/>
    <w:rsid w:val="006E5AD1"/>
    <w:rsid w:val="006E7ECD"/>
    <w:rsid w:val="006F0A9E"/>
    <w:rsid w:val="006F117B"/>
    <w:rsid w:val="006F2319"/>
    <w:rsid w:val="006F5F23"/>
    <w:rsid w:val="006F633D"/>
    <w:rsid w:val="007056E3"/>
    <w:rsid w:val="0070677A"/>
    <w:rsid w:val="0070680B"/>
    <w:rsid w:val="00707CB9"/>
    <w:rsid w:val="00711BF2"/>
    <w:rsid w:val="00714927"/>
    <w:rsid w:val="00716AA1"/>
    <w:rsid w:val="00723046"/>
    <w:rsid w:val="00726334"/>
    <w:rsid w:val="00731FB2"/>
    <w:rsid w:val="00732655"/>
    <w:rsid w:val="00735F24"/>
    <w:rsid w:val="0073652D"/>
    <w:rsid w:val="00742B89"/>
    <w:rsid w:val="0074352F"/>
    <w:rsid w:val="00744359"/>
    <w:rsid w:val="00752423"/>
    <w:rsid w:val="0076122D"/>
    <w:rsid w:val="00774BD3"/>
    <w:rsid w:val="00777555"/>
    <w:rsid w:val="00780DEA"/>
    <w:rsid w:val="007901BB"/>
    <w:rsid w:val="00793C42"/>
    <w:rsid w:val="00793E19"/>
    <w:rsid w:val="007958DE"/>
    <w:rsid w:val="007A2C2E"/>
    <w:rsid w:val="007B0559"/>
    <w:rsid w:val="007B3A31"/>
    <w:rsid w:val="007B43D4"/>
    <w:rsid w:val="007B5AF7"/>
    <w:rsid w:val="007B6233"/>
    <w:rsid w:val="007B7A79"/>
    <w:rsid w:val="007C19D9"/>
    <w:rsid w:val="007C2B95"/>
    <w:rsid w:val="007C3790"/>
    <w:rsid w:val="007C7789"/>
    <w:rsid w:val="007C7CED"/>
    <w:rsid w:val="007F0764"/>
    <w:rsid w:val="007F0940"/>
    <w:rsid w:val="007F3921"/>
    <w:rsid w:val="00801449"/>
    <w:rsid w:val="0081066D"/>
    <w:rsid w:val="00811CBE"/>
    <w:rsid w:val="008128AA"/>
    <w:rsid w:val="008139F3"/>
    <w:rsid w:val="00817610"/>
    <w:rsid w:val="008215D7"/>
    <w:rsid w:val="008230D4"/>
    <w:rsid w:val="008254E7"/>
    <w:rsid w:val="00826BD1"/>
    <w:rsid w:val="008329FB"/>
    <w:rsid w:val="00835319"/>
    <w:rsid w:val="00836316"/>
    <w:rsid w:val="0084560D"/>
    <w:rsid w:val="008511B4"/>
    <w:rsid w:val="00851C36"/>
    <w:rsid w:val="00855BCD"/>
    <w:rsid w:val="008560AA"/>
    <w:rsid w:val="00861CD3"/>
    <w:rsid w:val="008674CC"/>
    <w:rsid w:val="00867C31"/>
    <w:rsid w:val="008704BB"/>
    <w:rsid w:val="00871DEF"/>
    <w:rsid w:val="00872DB8"/>
    <w:rsid w:val="0087350D"/>
    <w:rsid w:val="00874E58"/>
    <w:rsid w:val="00877DA0"/>
    <w:rsid w:val="00885358"/>
    <w:rsid w:val="00885C00"/>
    <w:rsid w:val="00894D01"/>
    <w:rsid w:val="00896493"/>
    <w:rsid w:val="008967B4"/>
    <w:rsid w:val="008A366B"/>
    <w:rsid w:val="008A53DA"/>
    <w:rsid w:val="008B0B3C"/>
    <w:rsid w:val="008B4641"/>
    <w:rsid w:val="008B5951"/>
    <w:rsid w:val="008B7A06"/>
    <w:rsid w:val="008C00FD"/>
    <w:rsid w:val="008C159F"/>
    <w:rsid w:val="008C3781"/>
    <w:rsid w:val="008D33AE"/>
    <w:rsid w:val="008D43C3"/>
    <w:rsid w:val="008D6219"/>
    <w:rsid w:val="008D69CD"/>
    <w:rsid w:val="008E2C86"/>
    <w:rsid w:val="008E3644"/>
    <w:rsid w:val="008F07A9"/>
    <w:rsid w:val="008F1F9E"/>
    <w:rsid w:val="008F30AF"/>
    <w:rsid w:val="008F40B9"/>
    <w:rsid w:val="00902ADE"/>
    <w:rsid w:val="0090343E"/>
    <w:rsid w:val="00914A45"/>
    <w:rsid w:val="0091750A"/>
    <w:rsid w:val="00917DBD"/>
    <w:rsid w:val="00926436"/>
    <w:rsid w:val="009379B0"/>
    <w:rsid w:val="009433A3"/>
    <w:rsid w:val="009533FA"/>
    <w:rsid w:val="009564D6"/>
    <w:rsid w:val="00957CF1"/>
    <w:rsid w:val="009648C9"/>
    <w:rsid w:val="00965124"/>
    <w:rsid w:val="00971B93"/>
    <w:rsid w:val="0099196B"/>
    <w:rsid w:val="009928C6"/>
    <w:rsid w:val="00992FEB"/>
    <w:rsid w:val="00995022"/>
    <w:rsid w:val="009A3BCC"/>
    <w:rsid w:val="009B66F2"/>
    <w:rsid w:val="009B6F45"/>
    <w:rsid w:val="009B7CC6"/>
    <w:rsid w:val="009C27A1"/>
    <w:rsid w:val="009C557C"/>
    <w:rsid w:val="009D34EF"/>
    <w:rsid w:val="009D5A98"/>
    <w:rsid w:val="009E26AD"/>
    <w:rsid w:val="009E40A2"/>
    <w:rsid w:val="009E43CB"/>
    <w:rsid w:val="009F2F6B"/>
    <w:rsid w:val="009F64D2"/>
    <w:rsid w:val="00A02279"/>
    <w:rsid w:val="00A15CFD"/>
    <w:rsid w:val="00A235D8"/>
    <w:rsid w:val="00A33652"/>
    <w:rsid w:val="00A33B0B"/>
    <w:rsid w:val="00A33B30"/>
    <w:rsid w:val="00A34495"/>
    <w:rsid w:val="00A35BBE"/>
    <w:rsid w:val="00A43F1D"/>
    <w:rsid w:val="00A5250A"/>
    <w:rsid w:val="00A57F9E"/>
    <w:rsid w:val="00A6029A"/>
    <w:rsid w:val="00A62211"/>
    <w:rsid w:val="00A70B2D"/>
    <w:rsid w:val="00A73013"/>
    <w:rsid w:val="00A730A2"/>
    <w:rsid w:val="00A7561A"/>
    <w:rsid w:val="00A97E53"/>
    <w:rsid w:val="00AA41A6"/>
    <w:rsid w:val="00AB1ED1"/>
    <w:rsid w:val="00AB1FC4"/>
    <w:rsid w:val="00AB3BFD"/>
    <w:rsid w:val="00AB5696"/>
    <w:rsid w:val="00AC0F12"/>
    <w:rsid w:val="00AC231A"/>
    <w:rsid w:val="00AC391C"/>
    <w:rsid w:val="00AC392A"/>
    <w:rsid w:val="00AC3AB1"/>
    <w:rsid w:val="00AD05A6"/>
    <w:rsid w:val="00AD2546"/>
    <w:rsid w:val="00AD489E"/>
    <w:rsid w:val="00AD49B6"/>
    <w:rsid w:val="00AD530C"/>
    <w:rsid w:val="00AD6070"/>
    <w:rsid w:val="00AE0A16"/>
    <w:rsid w:val="00AE32B1"/>
    <w:rsid w:val="00AF285A"/>
    <w:rsid w:val="00AF4CA2"/>
    <w:rsid w:val="00AF630B"/>
    <w:rsid w:val="00AF7098"/>
    <w:rsid w:val="00B01592"/>
    <w:rsid w:val="00B0323A"/>
    <w:rsid w:val="00B06B7D"/>
    <w:rsid w:val="00B10801"/>
    <w:rsid w:val="00B10F0B"/>
    <w:rsid w:val="00B12D3E"/>
    <w:rsid w:val="00B13CF4"/>
    <w:rsid w:val="00B171AA"/>
    <w:rsid w:val="00B17D9F"/>
    <w:rsid w:val="00B2111F"/>
    <w:rsid w:val="00B22CBC"/>
    <w:rsid w:val="00B2687E"/>
    <w:rsid w:val="00B31645"/>
    <w:rsid w:val="00B321EA"/>
    <w:rsid w:val="00B329B3"/>
    <w:rsid w:val="00B3433F"/>
    <w:rsid w:val="00B37646"/>
    <w:rsid w:val="00B3783A"/>
    <w:rsid w:val="00B42CD9"/>
    <w:rsid w:val="00B43423"/>
    <w:rsid w:val="00B43662"/>
    <w:rsid w:val="00B46A77"/>
    <w:rsid w:val="00B521AB"/>
    <w:rsid w:val="00B541B2"/>
    <w:rsid w:val="00B56B61"/>
    <w:rsid w:val="00B57B48"/>
    <w:rsid w:val="00B625F9"/>
    <w:rsid w:val="00B66BC2"/>
    <w:rsid w:val="00B66F34"/>
    <w:rsid w:val="00B75EFB"/>
    <w:rsid w:val="00B803AB"/>
    <w:rsid w:val="00B80445"/>
    <w:rsid w:val="00B846C9"/>
    <w:rsid w:val="00BB0789"/>
    <w:rsid w:val="00BB278F"/>
    <w:rsid w:val="00BB3C33"/>
    <w:rsid w:val="00BB4A65"/>
    <w:rsid w:val="00BC1D73"/>
    <w:rsid w:val="00BC2B9E"/>
    <w:rsid w:val="00BC6764"/>
    <w:rsid w:val="00BD1A32"/>
    <w:rsid w:val="00BD2465"/>
    <w:rsid w:val="00BD78F4"/>
    <w:rsid w:val="00BE00D0"/>
    <w:rsid w:val="00BE0FD3"/>
    <w:rsid w:val="00BE10B1"/>
    <w:rsid w:val="00BE2B54"/>
    <w:rsid w:val="00BE5253"/>
    <w:rsid w:val="00BE7800"/>
    <w:rsid w:val="00C01958"/>
    <w:rsid w:val="00C1039E"/>
    <w:rsid w:val="00C10874"/>
    <w:rsid w:val="00C16F3A"/>
    <w:rsid w:val="00C21025"/>
    <w:rsid w:val="00C23E22"/>
    <w:rsid w:val="00C2432B"/>
    <w:rsid w:val="00C25BBD"/>
    <w:rsid w:val="00C26AAE"/>
    <w:rsid w:val="00C310A7"/>
    <w:rsid w:val="00C32D22"/>
    <w:rsid w:val="00C33489"/>
    <w:rsid w:val="00C34393"/>
    <w:rsid w:val="00C36109"/>
    <w:rsid w:val="00C36DA0"/>
    <w:rsid w:val="00C374B8"/>
    <w:rsid w:val="00C532D1"/>
    <w:rsid w:val="00C54D44"/>
    <w:rsid w:val="00C607F1"/>
    <w:rsid w:val="00C62F5C"/>
    <w:rsid w:val="00C63B9E"/>
    <w:rsid w:val="00C64509"/>
    <w:rsid w:val="00C66BB5"/>
    <w:rsid w:val="00C75918"/>
    <w:rsid w:val="00C776A4"/>
    <w:rsid w:val="00C778CC"/>
    <w:rsid w:val="00C80DB4"/>
    <w:rsid w:val="00C81636"/>
    <w:rsid w:val="00C87376"/>
    <w:rsid w:val="00C9527C"/>
    <w:rsid w:val="00C97E3D"/>
    <w:rsid w:val="00CA0501"/>
    <w:rsid w:val="00CA12C6"/>
    <w:rsid w:val="00CA2175"/>
    <w:rsid w:val="00CA766B"/>
    <w:rsid w:val="00CB1085"/>
    <w:rsid w:val="00CB358C"/>
    <w:rsid w:val="00CB5CD9"/>
    <w:rsid w:val="00CC1A30"/>
    <w:rsid w:val="00CC55EE"/>
    <w:rsid w:val="00CD0AAD"/>
    <w:rsid w:val="00CD17C4"/>
    <w:rsid w:val="00CD1FB5"/>
    <w:rsid w:val="00CD3365"/>
    <w:rsid w:val="00CD3C45"/>
    <w:rsid w:val="00CD4F69"/>
    <w:rsid w:val="00CD5865"/>
    <w:rsid w:val="00CE593D"/>
    <w:rsid w:val="00CF17AD"/>
    <w:rsid w:val="00CF6511"/>
    <w:rsid w:val="00CF7382"/>
    <w:rsid w:val="00D03032"/>
    <w:rsid w:val="00D06E96"/>
    <w:rsid w:val="00D07233"/>
    <w:rsid w:val="00D11333"/>
    <w:rsid w:val="00D124BA"/>
    <w:rsid w:val="00D1643F"/>
    <w:rsid w:val="00D26EA4"/>
    <w:rsid w:val="00D3141C"/>
    <w:rsid w:val="00D33FCE"/>
    <w:rsid w:val="00D360FB"/>
    <w:rsid w:val="00D430A2"/>
    <w:rsid w:val="00D43260"/>
    <w:rsid w:val="00D44C55"/>
    <w:rsid w:val="00D5711F"/>
    <w:rsid w:val="00D608AE"/>
    <w:rsid w:val="00D6282A"/>
    <w:rsid w:val="00D71F72"/>
    <w:rsid w:val="00D75E8F"/>
    <w:rsid w:val="00D80C8E"/>
    <w:rsid w:val="00D814C7"/>
    <w:rsid w:val="00D81CA1"/>
    <w:rsid w:val="00D81E66"/>
    <w:rsid w:val="00D83214"/>
    <w:rsid w:val="00D8475D"/>
    <w:rsid w:val="00D878A3"/>
    <w:rsid w:val="00D937BC"/>
    <w:rsid w:val="00D957B1"/>
    <w:rsid w:val="00DA0245"/>
    <w:rsid w:val="00DB7233"/>
    <w:rsid w:val="00DC15BA"/>
    <w:rsid w:val="00DC5716"/>
    <w:rsid w:val="00DC6118"/>
    <w:rsid w:val="00DC6C8D"/>
    <w:rsid w:val="00DD10BD"/>
    <w:rsid w:val="00DD3BAA"/>
    <w:rsid w:val="00DD6C27"/>
    <w:rsid w:val="00DE080F"/>
    <w:rsid w:val="00DE1E99"/>
    <w:rsid w:val="00DE30EC"/>
    <w:rsid w:val="00DE5E14"/>
    <w:rsid w:val="00DE634E"/>
    <w:rsid w:val="00DE7B0C"/>
    <w:rsid w:val="00DF2448"/>
    <w:rsid w:val="00DF60A3"/>
    <w:rsid w:val="00E11A0F"/>
    <w:rsid w:val="00E11C39"/>
    <w:rsid w:val="00E12A98"/>
    <w:rsid w:val="00E14D1D"/>
    <w:rsid w:val="00E16621"/>
    <w:rsid w:val="00E1793C"/>
    <w:rsid w:val="00E202DF"/>
    <w:rsid w:val="00E22A55"/>
    <w:rsid w:val="00E25113"/>
    <w:rsid w:val="00E3164A"/>
    <w:rsid w:val="00E33138"/>
    <w:rsid w:val="00E33163"/>
    <w:rsid w:val="00E40079"/>
    <w:rsid w:val="00E45441"/>
    <w:rsid w:val="00E4656F"/>
    <w:rsid w:val="00E547A3"/>
    <w:rsid w:val="00E57BE9"/>
    <w:rsid w:val="00E70D16"/>
    <w:rsid w:val="00E71B37"/>
    <w:rsid w:val="00E71DA9"/>
    <w:rsid w:val="00E74518"/>
    <w:rsid w:val="00E8279A"/>
    <w:rsid w:val="00E82D64"/>
    <w:rsid w:val="00E85B3B"/>
    <w:rsid w:val="00E9088A"/>
    <w:rsid w:val="00E9170D"/>
    <w:rsid w:val="00E92D49"/>
    <w:rsid w:val="00E97206"/>
    <w:rsid w:val="00E978B9"/>
    <w:rsid w:val="00E97F66"/>
    <w:rsid w:val="00EA10DA"/>
    <w:rsid w:val="00EA255C"/>
    <w:rsid w:val="00EA631B"/>
    <w:rsid w:val="00EB3BA1"/>
    <w:rsid w:val="00EB4BAF"/>
    <w:rsid w:val="00EC158E"/>
    <w:rsid w:val="00EC1A35"/>
    <w:rsid w:val="00EC53EB"/>
    <w:rsid w:val="00ED0C87"/>
    <w:rsid w:val="00ED28DC"/>
    <w:rsid w:val="00EE0B0E"/>
    <w:rsid w:val="00EE3401"/>
    <w:rsid w:val="00EE5097"/>
    <w:rsid w:val="00EF2510"/>
    <w:rsid w:val="00EF467B"/>
    <w:rsid w:val="00F0057A"/>
    <w:rsid w:val="00F020BE"/>
    <w:rsid w:val="00F034F4"/>
    <w:rsid w:val="00F10FCE"/>
    <w:rsid w:val="00F11E1F"/>
    <w:rsid w:val="00F16460"/>
    <w:rsid w:val="00F1701D"/>
    <w:rsid w:val="00F23AFB"/>
    <w:rsid w:val="00F25703"/>
    <w:rsid w:val="00F27064"/>
    <w:rsid w:val="00F31BD2"/>
    <w:rsid w:val="00F36E88"/>
    <w:rsid w:val="00F37F3C"/>
    <w:rsid w:val="00F456DD"/>
    <w:rsid w:val="00F45D52"/>
    <w:rsid w:val="00F54AE8"/>
    <w:rsid w:val="00F55827"/>
    <w:rsid w:val="00F60FB4"/>
    <w:rsid w:val="00F61EE8"/>
    <w:rsid w:val="00F6668E"/>
    <w:rsid w:val="00F66F3C"/>
    <w:rsid w:val="00F71B30"/>
    <w:rsid w:val="00F75D10"/>
    <w:rsid w:val="00F765CB"/>
    <w:rsid w:val="00F77F55"/>
    <w:rsid w:val="00F85146"/>
    <w:rsid w:val="00F9252D"/>
    <w:rsid w:val="00F9661F"/>
    <w:rsid w:val="00F96DF4"/>
    <w:rsid w:val="00FA1A37"/>
    <w:rsid w:val="00FA2E6F"/>
    <w:rsid w:val="00FA71B7"/>
    <w:rsid w:val="00FC0CDB"/>
    <w:rsid w:val="00FC26CA"/>
    <w:rsid w:val="00FD2453"/>
    <w:rsid w:val="00FE1E68"/>
    <w:rsid w:val="00FE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D07219"/>
  <w15:docId w15:val="{E2240C23-E88C-4B89-811B-0800CA212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8279A"/>
    <w:pPr>
      <w:jc w:val="both"/>
    </w:pPr>
    <w:rPr>
      <w:sz w:val="24"/>
      <w:szCs w:val="24"/>
      <w:lang w:eastAsia="en-US"/>
    </w:rPr>
  </w:style>
  <w:style w:type="paragraph" w:styleId="Naslov1">
    <w:name w:val="heading 1"/>
    <w:aliases w:val="H1"/>
    <w:basedOn w:val="Navaden"/>
    <w:next w:val="Navaden"/>
    <w:qFormat/>
    <w:rsid w:val="00E8279A"/>
    <w:pPr>
      <w:keepNext/>
      <w:jc w:val="center"/>
      <w:outlineLvl w:val="0"/>
    </w:pPr>
    <w:rPr>
      <w:b/>
      <w:i/>
      <w:szCs w:val="20"/>
      <w:lang w:eastAsia="sl-SI"/>
    </w:rPr>
  </w:style>
  <w:style w:type="paragraph" w:styleId="Naslov2">
    <w:name w:val="heading 2"/>
    <w:basedOn w:val="Navaden"/>
    <w:next w:val="Navaden"/>
    <w:autoRedefine/>
    <w:qFormat/>
    <w:rsid w:val="00E8279A"/>
    <w:pPr>
      <w:keepNext/>
      <w:spacing w:before="240" w:after="60"/>
      <w:jc w:val="left"/>
      <w:outlineLvl w:val="1"/>
    </w:pPr>
    <w:rPr>
      <w:b/>
      <w:i/>
      <w:szCs w:val="20"/>
      <w:lang w:eastAsia="sl-SI"/>
    </w:rPr>
  </w:style>
  <w:style w:type="paragraph" w:styleId="Naslov3">
    <w:name w:val="heading 3"/>
    <w:basedOn w:val="Navaden"/>
    <w:next w:val="Navaden"/>
    <w:qFormat/>
    <w:rsid w:val="00E827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E8279A"/>
    <w:pPr>
      <w:spacing w:before="240" w:after="60"/>
      <w:jc w:val="left"/>
      <w:outlineLvl w:val="4"/>
    </w:pPr>
    <w:rPr>
      <w:b/>
      <w:bCs/>
      <w:i/>
      <w:iCs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8279A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E8279A"/>
    <w:pPr>
      <w:tabs>
        <w:tab w:val="center" w:pos="4536"/>
        <w:tab w:val="right" w:pos="9072"/>
      </w:tabs>
    </w:pPr>
  </w:style>
  <w:style w:type="character" w:customStyle="1" w:styleId="header105">
    <w:name w:val="header 105"/>
    <w:semiHidden/>
    <w:rsid w:val="00E8279A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E8279A"/>
  </w:style>
  <w:style w:type="paragraph" w:styleId="Besedilooblaka">
    <w:name w:val="Balloon Text"/>
    <w:basedOn w:val="Navaden"/>
    <w:semiHidden/>
    <w:rsid w:val="00E8279A"/>
    <w:rPr>
      <w:rFonts w:ascii="Tahoma" w:hAnsi="Tahoma" w:cs="Tahoma"/>
      <w:sz w:val="16"/>
      <w:szCs w:val="16"/>
    </w:rPr>
  </w:style>
  <w:style w:type="paragraph" w:styleId="Telobesedila">
    <w:name w:val="Body Text"/>
    <w:aliases w:val="TabelTekst"/>
    <w:basedOn w:val="Navaden"/>
    <w:link w:val="TelobesedilaZnak"/>
    <w:rsid w:val="00E8279A"/>
    <w:rPr>
      <w:szCs w:val="20"/>
      <w:lang w:eastAsia="sl-SI"/>
    </w:rPr>
  </w:style>
  <w:style w:type="paragraph" w:styleId="Naslov">
    <w:name w:val="Title"/>
    <w:basedOn w:val="Navaden"/>
    <w:qFormat/>
    <w:rsid w:val="00E8279A"/>
    <w:pPr>
      <w:jc w:val="center"/>
    </w:pPr>
    <w:rPr>
      <w:rFonts w:ascii="Arial" w:hAnsi="Arial"/>
      <w:b/>
      <w:sz w:val="32"/>
      <w:szCs w:val="20"/>
      <w:lang w:eastAsia="sl-SI"/>
    </w:rPr>
  </w:style>
  <w:style w:type="paragraph" w:styleId="Seznam">
    <w:name w:val="List"/>
    <w:basedOn w:val="Navaden"/>
    <w:semiHidden/>
    <w:rsid w:val="00E8279A"/>
    <w:pPr>
      <w:ind w:left="283" w:hanging="283"/>
      <w:jc w:val="left"/>
    </w:pPr>
    <w:rPr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semiHidden/>
    <w:rsid w:val="00E8279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szCs w:val="20"/>
      <w:lang w:eastAsia="sl-SI"/>
    </w:rPr>
  </w:style>
  <w:style w:type="paragraph" w:styleId="Telobesedila2">
    <w:name w:val="Body Text 2"/>
    <w:basedOn w:val="Navaden"/>
    <w:semiHidden/>
    <w:rsid w:val="00E8279A"/>
    <w:pPr>
      <w:spacing w:after="120" w:line="480" w:lineRule="auto"/>
    </w:pPr>
  </w:style>
  <w:style w:type="paragraph" w:customStyle="1" w:styleId="BESEDILO">
    <w:name w:val="BESEDILO"/>
    <w:semiHidden/>
    <w:rsid w:val="00E8279A"/>
    <w:pPr>
      <w:keepLines/>
      <w:widowControl w:val="0"/>
      <w:tabs>
        <w:tab w:val="left" w:pos="2155"/>
      </w:tabs>
      <w:jc w:val="both"/>
    </w:pPr>
    <w:rPr>
      <w:rFonts w:ascii="Arial" w:hAnsi="Arial"/>
      <w:kern w:val="16"/>
    </w:rPr>
  </w:style>
  <w:style w:type="paragraph" w:customStyle="1" w:styleId="Slika">
    <w:name w:val="Slika"/>
    <w:basedOn w:val="Navaden"/>
    <w:semiHidden/>
    <w:rsid w:val="00E8279A"/>
    <w:pPr>
      <w:spacing w:before="240" w:after="120"/>
      <w:jc w:val="center"/>
    </w:pPr>
    <w:rPr>
      <w:szCs w:val="20"/>
      <w:lang w:eastAsia="sl-SI"/>
    </w:rPr>
  </w:style>
  <w:style w:type="paragraph" w:styleId="Golobesedilo">
    <w:name w:val="Plain Text"/>
    <w:basedOn w:val="Navaden"/>
    <w:semiHidden/>
    <w:rsid w:val="00E8279A"/>
    <w:rPr>
      <w:rFonts w:ascii="Courier New" w:hAnsi="Courier New" w:cs="Courier New"/>
      <w:sz w:val="20"/>
      <w:szCs w:val="20"/>
    </w:rPr>
  </w:style>
  <w:style w:type="character" w:styleId="Hiperpovezava">
    <w:name w:val="Hyperlink"/>
    <w:rsid w:val="00E8279A"/>
    <w:rPr>
      <w:color w:val="0000FF"/>
      <w:u w:val="single"/>
    </w:rPr>
  </w:style>
  <w:style w:type="character" w:customStyle="1" w:styleId="TelobesedilaZnak">
    <w:name w:val="Telo besedila Znak"/>
    <w:aliases w:val="TabelTekst Znak"/>
    <w:link w:val="Telobesedila"/>
    <w:rsid w:val="00E8279A"/>
    <w:rPr>
      <w:sz w:val="24"/>
      <w:lang w:val="sl-SI" w:eastAsia="sl-SI" w:bidi="ar-SA"/>
    </w:rPr>
  </w:style>
  <w:style w:type="paragraph" w:styleId="Oznaenseznam2">
    <w:name w:val="List Bullet 2"/>
    <w:basedOn w:val="Navaden"/>
    <w:autoRedefine/>
    <w:semiHidden/>
    <w:rsid w:val="00E8279A"/>
    <w:rPr>
      <w:szCs w:val="20"/>
      <w:lang w:eastAsia="sl-SI"/>
    </w:rPr>
  </w:style>
  <w:style w:type="paragraph" w:styleId="Seznam-nadaljevanje2">
    <w:name w:val="List Continue 2"/>
    <w:basedOn w:val="Navaden"/>
    <w:semiHidden/>
    <w:rsid w:val="00E8279A"/>
    <w:pPr>
      <w:spacing w:after="120"/>
      <w:ind w:left="566"/>
      <w:jc w:val="left"/>
    </w:pPr>
    <w:rPr>
      <w:szCs w:val="20"/>
      <w:lang w:eastAsia="sl-SI"/>
    </w:rPr>
  </w:style>
  <w:style w:type="paragraph" w:customStyle="1" w:styleId="Alineja">
    <w:name w:val="Alineja"/>
    <w:basedOn w:val="Navaden"/>
    <w:autoRedefine/>
    <w:semiHidden/>
    <w:rsid w:val="00E8279A"/>
    <w:pPr>
      <w:numPr>
        <w:numId w:val="9"/>
      </w:numPr>
    </w:pPr>
  </w:style>
  <w:style w:type="paragraph" w:customStyle="1" w:styleId="Alineja1">
    <w:name w:val="Alineja 1"/>
    <w:basedOn w:val="Navaden"/>
    <w:rsid w:val="00E8279A"/>
    <w:pPr>
      <w:numPr>
        <w:numId w:val="10"/>
      </w:numPr>
    </w:pPr>
    <w:rPr>
      <w:b/>
      <w:noProof/>
    </w:rPr>
  </w:style>
  <w:style w:type="paragraph" w:customStyle="1" w:styleId="Alineja3">
    <w:name w:val="Alineja 3"/>
    <w:basedOn w:val="Navaden"/>
    <w:rsid w:val="00E8279A"/>
    <w:pPr>
      <w:numPr>
        <w:ilvl w:val="1"/>
        <w:numId w:val="10"/>
      </w:numPr>
    </w:pPr>
    <w:rPr>
      <w:b/>
    </w:rPr>
  </w:style>
  <w:style w:type="paragraph" w:customStyle="1" w:styleId="Glava1">
    <w:name w:val="Glava1"/>
    <w:basedOn w:val="Navaden"/>
    <w:link w:val="GlavaChar"/>
    <w:rsid w:val="00E8279A"/>
    <w:pPr>
      <w:tabs>
        <w:tab w:val="left" w:pos="2052"/>
      </w:tabs>
      <w:spacing w:line="224" w:lineRule="exact"/>
      <w:ind w:left="2052"/>
    </w:pPr>
    <w:rPr>
      <w:sz w:val="16"/>
    </w:rPr>
  </w:style>
  <w:style w:type="character" w:customStyle="1" w:styleId="GlavaChar">
    <w:name w:val="Glava Char"/>
    <w:link w:val="Glava1"/>
    <w:rsid w:val="00E8279A"/>
    <w:rPr>
      <w:sz w:val="16"/>
      <w:szCs w:val="24"/>
      <w:lang w:val="sl-SI" w:eastAsia="en-US" w:bidi="ar-SA"/>
    </w:rPr>
  </w:style>
  <w:style w:type="paragraph" w:customStyle="1" w:styleId="Naslov10">
    <w:name w:val="Naslov1"/>
    <w:basedOn w:val="Navaden"/>
    <w:rsid w:val="00E8279A"/>
    <w:pPr>
      <w:pBdr>
        <w:top w:val="single" w:sz="6" w:space="20" w:color="auto"/>
        <w:left w:val="single" w:sz="6" w:space="4" w:color="auto"/>
        <w:bottom w:val="single" w:sz="6" w:space="17" w:color="auto"/>
        <w:right w:val="single" w:sz="6" w:space="4" w:color="auto"/>
      </w:pBdr>
      <w:shd w:val="pct15" w:color="000000" w:fill="FFFFFF"/>
      <w:jc w:val="center"/>
    </w:pPr>
    <w:rPr>
      <w:b/>
      <w:sz w:val="52"/>
      <w:szCs w:val="52"/>
      <w:lang w:eastAsia="sl-SI"/>
    </w:rPr>
  </w:style>
  <w:style w:type="paragraph" w:customStyle="1" w:styleId="Naslov11">
    <w:name w:val="Naslov 11"/>
    <w:basedOn w:val="Navaden"/>
    <w:rsid w:val="00E8279A"/>
    <w:pPr>
      <w:jc w:val="left"/>
    </w:pPr>
    <w:rPr>
      <w:b/>
      <w:sz w:val="28"/>
    </w:rPr>
  </w:style>
  <w:style w:type="paragraph" w:customStyle="1" w:styleId="Naslov21">
    <w:name w:val="Naslov 21"/>
    <w:basedOn w:val="Telobesedila"/>
    <w:rsid w:val="00E8279A"/>
    <w:rPr>
      <w:b/>
      <w:i/>
      <w:szCs w:val="24"/>
    </w:rPr>
  </w:style>
  <w:style w:type="paragraph" w:customStyle="1" w:styleId="NazivPodnaslov">
    <w:name w:val="Naziv Podnaslov"/>
    <w:basedOn w:val="Navaden"/>
    <w:rsid w:val="00E8279A"/>
    <w:pPr>
      <w:jc w:val="center"/>
    </w:pPr>
    <w:rPr>
      <w:sz w:val="40"/>
      <w:szCs w:val="40"/>
    </w:rPr>
  </w:style>
  <w:style w:type="paragraph" w:customStyle="1" w:styleId="Noga1">
    <w:name w:val="Noga1"/>
    <w:basedOn w:val="Navaden"/>
    <w:rsid w:val="00E8279A"/>
    <w:pPr>
      <w:tabs>
        <w:tab w:val="left" w:pos="1397"/>
      </w:tabs>
      <w:ind w:left="6660"/>
    </w:pPr>
    <w:rPr>
      <w:sz w:val="10"/>
      <w:szCs w:val="10"/>
    </w:rPr>
  </w:style>
  <w:style w:type="paragraph" w:customStyle="1" w:styleId="Podnaslov1">
    <w:name w:val="Podnaslov1"/>
    <w:basedOn w:val="Navaden"/>
    <w:rsid w:val="00E8279A"/>
    <w:pPr>
      <w:jc w:val="center"/>
    </w:pPr>
    <w:rPr>
      <w:b/>
      <w:sz w:val="40"/>
      <w:szCs w:val="40"/>
    </w:rPr>
  </w:style>
  <w:style w:type="paragraph" w:customStyle="1" w:styleId="Podnaslov10">
    <w:name w:val="Podnaslov 1"/>
    <w:basedOn w:val="Navaden"/>
    <w:rsid w:val="00E8279A"/>
    <w:pPr>
      <w:jc w:val="center"/>
    </w:pPr>
    <w:rPr>
      <w:b/>
      <w:sz w:val="28"/>
    </w:rPr>
  </w:style>
  <w:style w:type="paragraph" w:customStyle="1" w:styleId="Poglavje1">
    <w:name w:val="Poglavje 1"/>
    <w:basedOn w:val="Telobesedila"/>
    <w:rsid w:val="00E8279A"/>
    <w:pPr>
      <w:numPr>
        <w:numId w:val="11"/>
      </w:numPr>
    </w:pPr>
    <w:rPr>
      <w:b/>
      <w:i/>
      <w:szCs w:val="24"/>
    </w:rPr>
  </w:style>
  <w:style w:type="paragraph" w:customStyle="1" w:styleId="Poglavje2">
    <w:name w:val="Poglavje 2"/>
    <w:basedOn w:val="Telobesedila"/>
    <w:rsid w:val="00E8279A"/>
    <w:pPr>
      <w:numPr>
        <w:ilvl w:val="1"/>
        <w:numId w:val="11"/>
      </w:numPr>
    </w:pPr>
    <w:rPr>
      <w:b/>
    </w:rPr>
  </w:style>
  <w:style w:type="paragraph" w:customStyle="1" w:styleId="Poglavje3">
    <w:name w:val="Poglavje 3"/>
    <w:basedOn w:val="Telobesedila"/>
    <w:rsid w:val="00E8279A"/>
    <w:pPr>
      <w:numPr>
        <w:ilvl w:val="2"/>
        <w:numId w:val="11"/>
      </w:numPr>
    </w:pPr>
    <w:rPr>
      <w:b/>
    </w:rPr>
  </w:style>
  <w:style w:type="character" w:customStyle="1" w:styleId="CharChar1">
    <w:name w:val="Char Char1"/>
    <w:semiHidden/>
    <w:rsid w:val="00E8279A"/>
    <w:rPr>
      <w:sz w:val="24"/>
      <w:lang w:val="sl-SI" w:eastAsia="sl-SI" w:bidi="ar-SA"/>
    </w:rPr>
  </w:style>
  <w:style w:type="paragraph" w:styleId="Zgradbadokumenta">
    <w:name w:val="Document Map"/>
    <w:basedOn w:val="Navaden"/>
    <w:semiHidden/>
    <w:rsid w:val="008D69C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nakZnak">
    <w:name w:val="Znak Znak"/>
    <w:locked/>
    <w:rsid w:val="00D26EA4"/>
    <w:rPr>
      <w:sz w:val="24"/>
      <w:lang w:val="sl-SI" w:eastAsia="sl-SI" w:bidi="ar-SA"/>
    </w:rPr>
  </w:style>
  <w:style w:type="paragraph" w:styleId="Navadensplet">
    <w:name w:val="Normal (Web)"/>
    <w:basedOn w:val="Navaden"/>
    <w:uiPriority w:val="99"/>
    <w:unhideWhenUsed/>
    <w:rsid w:val="003C1DDA"/>
    <w:pPr>
      <w:spacing w:after="210"/>
      <w:jc w:val="left"/>
    </w:pPr>
    <w:rPr>
      <w:color w:val="333333"/>
      <w:sz w:val="18"/>
      <w:szCs w:val="18"/>
      <w:lang w:eastAsia="sl-SI"/>
    </w:rPr>
  </w:style>
  <w:style w:type="paragraph" w:customStyle="1" w:styleId="Default">
    <w:name w:val="Default"/>
    <w:rsid w:val="003C1DDA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CharChar">
    <w:name w:val="Char Char"/>
    <w:locked/>
    <w:rsid w:val="007B3A31"/>
    <w:rPr>
      <w:sz w:val="24"/>
      <w:lang w:val="sl-SI" w:eastAsia="sl-SI" w:bidi="ar-SA"/>
    </w:rPr>
  </w:style>
  <w:style w:type="character" w:customStyle="1" w:styleId="NogaZnak">
    <w:name w:val="Noga Znak"/>
    <w:link w:val="Noga"/>
    <w:uiPriority w:val="99"/>
    <w:rsid w:val="00C21025"/>
    <w:rPr>
      <w:sz w:val="24"/>
      <w:szCs w:val="24"/>
      <w:lang w:eastAsia="en-US"/>
    </w:rPr>
  </w:style>
  <w:style w:type="character" w:customStyle="1" w:styleId="GlavaZnak">
    <w:name w:val="Glava Znak"/>
    <w:link w:val="Glava"/>
    <w:rsid w:val="00337166"/>
    <w:rPr>
      <w:sz w:val="24"/>
      <w:szCs w:val="24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B0789"/>
    <w:rPr>
      <w:rFonts w:ascii="Arial" w:hAnsi="Arial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B0789"/>
    <w:rPr>
      <w:rFonts w:ascii="Arial" w:hAnsi="Arial"/>
      <w:i/>
      <w:sz w:val="18"/>
      <w:lang w:eastAsia="en-US"/>
    </w:rPr>
  </w:style>
  <w:style w:type="paragraph" w:styleId="Odstavekseznama">
    <w:name w:val="List Paragraph"/>
    <w:basedOn w:val="Navaden"/>
    <w:uiPriority w:val="34"/>
    <w:qFormat/>
    <w:rsid w:val="00BB0789"/>
    <w:pPr>
      <w:ind w:left="720"/>
      <w:contextualSpacing/>
    </w:pPr>
    <w:rPr>
      <w:rFonts w:ascii="Trebuchet MS" w:hAnsi="Trebuchet MS"/>
      <w:sz w:val="21"/>
    </w:rPr>
  </w:style>
  <w:style w:type="character" w:styleId="Sprotnaopomba-sklic">
    <w:name w:val="footnote reference"/>
    <w:uiPriority w:val="99"/>
    <w:unhideWhenUsed/>
    <w:rsid w:val="00BB0789"/>
    <w:rPr>
      <w:rFonts w:ascii="Arial" w:hAnsi="Arial" w:cs="Arial" w:hint="default"/>
      <w:i/>
      <w:iCs w:val="0"/>
      <w:sz w:val="18"/>
      <w:vertAlign w:val="superscript"/>
    </w:rPr>
  </w:style>
  <w:style w:type="character" w:styleId="Krepko">
    <w:name w:val="Strong"/>
    <w:uiPriority w:val="22"/>
    <w:qFormat/>
    <w:rsid w:val="00BB0789"/>
    <w:rPr>
      <w:b/>
      <w:bCs/>
    </w:rPr>
  </w:style>
  <w:style w:type="character" w:styleId="Poudarek">
    <w:name w:val="Emphasis"/>
    <w:uiPriority w:val="20"/>
    <w:qFormat/>
    <w:rsid w:val="00232A4D"/>
    <w:rPr>
      <w:b/>
      <w:bCs/>
      <w:i w:val="0"/>
      <w:iCs w:val="0"/>
    </w:rPr>
  </w:style>
  <w:style w:type="character" w:customStyle="1" w:styleId="st1">
    <w:name w:val="st1"/>
    <w:rsid w:val="00232A4D"/>
  </w:style>
  <w:style w:type="table" w:styleId="Tabelamrea">
    <w:name w:val="Table Grid"/>
    <w:basedOn w:val="Navadnatabela"/>
    <w:rsid w:val="003D5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semiHidden/>
    <w:unhideWhenUsed/>
    <w:rsid w:val="00594DDC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594DD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94DDC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94D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594DDC"/>
    <w:rPr>
      <w:b/>
      <w:bCs/>
      <w:lang w:eastAsia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locked/>
    <w:rsid w:val="006E40E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Jana2009\Dokumenti\VSI_OBRAZCI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7" ma:contentTypeDescription="Ustvari nov dokument." ma:contentTypeScope="" ma:versionID="6a5d83b0d40379af1f03cf1377aac59f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7c0a4204db42a94d47d5a3568b8a943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5f1af22-b8d8-4a17-91a7-4f2e132de47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2EE0D5A-F51C-4483-A7D2-B15079C3C6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D8C45A-787B-4A07-B65E-162C6FC95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1D17CB-A40A-4E87-9C21-9A9EE90BD83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5f1af22-b8d8-4a17-91a7-4f2e132de472"/>
    <ds:schemaRef ds:uri="http://purl.org/dc/elements/1.1/"/>
    <ds:schemaRef ds:uri="http://schemas.microsoft.com/office/2006/metadata/properties"/>
    <ds:schemaRef ds:uri="bb13e6ca-d7fc-478d-809f-9ed7c4ee739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6FEB352-31B2-461D-8332-0499248E9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VSI_OBRAZCI.dot</Template>
  <TotalTime>3</TotalTime>
  <Pages>4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My Title</vt:lpstr>
      <vt:lpstr>Naša št</vt:lpstr>
    </vt:vector>
  </TitlesOfParts>
  <Company>Posta Slovenije d.o.o.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Title</dc:title>
  <dc:creator>Breznik Andreja</dc:creator>
  <cp:lastModifiedBy>Igor PIGAC</cp:lastModifiedBy>
  <cp:revision>3</cp:revision>
  <cp:lastPrinted>2024-09-11T11:16:00Z</cp:lastPrinted>
  <dcterms:created xsi:type="dcterms:W3CDTF">2024-09-17T12:33:00Z</dcterms:created>
  <dcterms:modified xsi:type="dcterms:W3CDTF">2025-04-03T10:20:00Z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</Properties>
</file>